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455" w:rsidRPr="00520517" w:rsidRDefault="00B10455" w:rsidP="00710FBC">
      <w:pPr>
        <w:spacing w:after="0"/>
        <w:ind w:left="8496" w:firstLine="708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Disciplina: PREGĂTIRE SPORTIVĂ PRACTICĂ</w:t>
      </w:r>
    </w:p>
    <w:p w:rsidR="00B10455" w:rsidRPr="00520517" w:rsidRDefault="00B10455" w:rsidP="00896A0E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896A0E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896A0E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896A0E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B10455" w:rsidRPr="00520517" w:rsidRDefault="00B10455" w:rsidP="00FC01C9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B10455" w:rsidRPr="00520517" w:rsidRDefault="00B10455" w:rsidP="00FC01C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FC01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FC01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B10455" w:rsidRPr="00520517" w:rsidRDefault="00B10455" w:rsidP="00FC01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B10455" w:rsidRPr="00520517" w:rsidRDefault="00B10455" w:rsidP="00FC01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B10455" w:rsidRPr="00520517" w:rsidRDefault="00B10455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>începători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B10455" w:rsidRPr="00520517" w:rsidRDefault="00B10455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B10455" w:rsidRPr="00520517" w:rsidRDefault="00B10455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B10455" w:rsidRPr="00520517" w:rsidRDefault="00B10455" w:rsidP="00857E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Etapa de pregătire: de bază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B10455" w:rsidRPr="00520517" w:rsidRDefault="00B10455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1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– de acomodare</w:t>
      </w:r>
    </w:p>
    <w:p w:rsidR="00B10455" w:rsidRPr="00520517" w:rsidRDefault="00B10455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5pt;margin-top:36.8pt;width:493.95pt;height:71.2pt;z-index:251658240">
            <v:textbox style="mso-next-textbox:#_x0000_s1026;mso-fit-shape-to-text:t">
              <w:txbxContent>
                <w:p w:rsidR="00B10455" w:rsidRDefault="00B10455" w:rsidP="00BB4AEF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B10455" w:rsidRDefault="00B10455" w:rsidP="00BB4AEF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procedeelor de bază</w:t>
                  </w:r>
                </w:p>
                <w:p w:rsidR="00B10455" w:rsidRDefault="00B10455" w:rsidP="00BB4AEF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B10455" w:rsidRDefault="00B10455" w:rsidP="00BB4AEF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poziţiei de tragere la distanţe scurte</w:t>
                  </w:r>
                </w:p>
                <w:p w:rsidR="00B10455" w:rsidRPr="00D94BA9" w:rsidRDefault="00B10455" w:rsidP="002066AE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 xml:space="preserve">- reguli de securitate </w:t>
                  </w:r>
                  <w:r>
                    <w:rPr>
                      <w:rFonts w:ascii="Tahoma" w:hAnsi="Tahoma" w:cs="Tahoma"/>
                    </w:rPr>
                    <w:t>ș</w:t>
                  </w:r>
                  <w:r>
                    <w:rPr>
                      <w:rFonts w:ascii="Times New Roman" w:hAnsi="Times New Roman" w:cs="Times New Roman"/>
                    </w:rPr>
                    <w:t>i de comportare în sala de tir</w:t>
                  </w: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13.09 – 10.10.10</w:t>
      </w:r>
    </w:p>
    <w:p w:rsidR="00B10455" w:rsidRPr="00520517" w:rsidRDefault="00B10455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27" type="#_x0000_t202" style="position:absolute;margin-left:495pt;margin-top:21.3pt;width:227.75pt;height:71.2pt;z-index:251659264">
            <v:textbox style="mso-next-textbox:#_x0000_s1027;mso-fit-shape-to-text:t">
              <w:txbxContent>
                <w:p w:rsidR="00B10455" w:rsidRPr="007C0F14" w:rsidRDefault="00B10455" w:rsidP="002066AE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</w:t>
                  </w: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arc lamelă cu mâner, 8-12 lbs. (cl.I-II)</w:t>
                  </w:r>
                </w:p>
                <w:p w:rsidR="00B10455" w:rsidRPr="007C0F14" w:rsidRDefault="00B10455" w:rsidP="002066AE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arc crosă lemn sau plastic (max. 600g.), lame recurbate, 14-18 lbs. (cl. III-IV)</w:t>
                  </w:r>
                </w:p>
                <w:p w:rsidR="00B10455" w:rsidRPr="00D05BB7" w:rsidRDefault="00B10455" w:rsidP="002066AE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corzi elastice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, flexori palmari, gyro-twister</w:t>
                  </w:r>
                </w:p>
              </w:txbxContent>
            </v:textbox>
            <w10:wrap type="square"/>
          </v:shape>
        </w:pict>
      </w:r>
    </w:p>
    <w:p w:rsidR="00B10455" w:rsidRPr="00520517" w:rsidRDefault="00B10455" w:rsidP="008E21D1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B10455" w:rsidRPr="00520517">
        <w:trPr>
          <w:trHeight w:val="252"/>
        </w:trPr>
        <w:tc>
          <w:tcPr>
            <w:tcW w:w="14410" w:type="dxa"/>
            <w:gridSpan w:val="4"/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B10455" w:rsidRPr="00520517">
        <w:trPr>
          <w:trHeight w:val="252"/>
        </w:trPr>
        <w:tc>
          <w:tcPr>
            <w:tcW w:w="5412" w:type="dxa"/>
            <w:gridSpan w:val="2"/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B10455" w:rsidRPr="00520517">
        <w:trPr>
          <w:trHeight w:val="264"/>
        </w:trPr>
        <w:tc>
          <w:tcPr>
            <w:tcW w:w="5412" w:type="dxa"/>
            <w:gridSpan w:val="2"/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B10455" w:rsidRPr="00520517">
        <w:trPr>
          <w:trHeight w:val="350"/>
        </w:trPr>
        <w:tc>
          <w:tcPr>
            <w:tcW w:w="1834" w:type="dxa"/>
            <w:vAlign w:val="center"/>
          </w:tcPr>
          <w:p w:rsidR="00B10455" w:rsidRPr="00520517" w:rsidRDefault="00B10455" w:rsidP="00D254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520517" w:rsidRDefault="00B10455" w:rsidP="00D254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B10455" w:rsidRPr="001D7A73" w:rsidRDefault="00B10455" w:rsidP="00D254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B10455" w:rsidRPr="001D7A73" w:rsidRDefault="00B10455" w:rsidP="00D254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B10455" w:rsidRPr="001D7A73" w:rsidRDefault="00B10455" w:rsidP="00D254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B10455" w:rsidRPr="001D7A73" w:rsidRDefault="00B10455" w:rsidP="00D254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B10455" w:rsidRPr="001D7A73" w:rsidRDefault="00B10455" w:rsidP="00D254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B10455" w:rsidRPr="001D7A73" w:rsidRDefault="00B10455" w:rsidP="00D254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B10455" w:rsidRPr="001D7A73" w:rsidRDefault="00B10455" w:rsidP="00D254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- dezvoltarea musculaturii centurii scapulare şi a flexorilor palmari </w:t>
            </w:r>
          </w:p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întărirea ligamentelor la nivelul articulaţiei mâinii</w:t>
            </w:r>
          </w:p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creşterea capacităţii de efort în condiţii de apnee</w:t>
            </w:r>
          </w:p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dezvoltarea musculară generală</w:t>
            </w:r>
          </w:p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dezvoltarea capacităţii de bilateralitate (ambidextrie)</w:t>
            </w:r>
          </w:p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B10455" w:rsidRPr="00332121" w:rsidRDefault="00B10455" w:rsidP="00332121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B10455" w:rsidRPr="00332121" w:rsidRDefault="00B10455" w:rsidP="00332121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B10455" w:rsidRPr="00332121" w:rsidRDefault="00B10455" w:rsidP="003321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21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 Învăţarea procedeelor tehnice de bază, specifice disciplinei sportive</w:t>
            </w:r>
            <w:r w:rsidRPr="00332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10455" w:rsidRPr="00520517">
        <w:trPr>
          <w:trHeight w:val="542"/>
        </w:trPr>
        <w:tc>
          <w:tcPr>
            <w:tcW w:w="1834" w:type="dxa"/>
            <w:vAlign w:val="center"/>
          </w:tcPr>
          <w:p w:rsidR="00B10455" w:rsidRPr="00520517" w:rsidRDefault="00B10455" w:rsidP="00D254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520517" w:rsidRDefault="00B10455" w:rsidP="00D254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B10455" w:rsidRPr="001D7A73" w:rsidRDefault="00B10455" w:rsidP="00D254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B10455" w:rsidRPr="001D7A73" w:rsidRDefault="00B10455" w:rsidP="00D254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B10455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Învăţarea şi consolidarea procedeelor tehnice de bază, specifice tirului cu arcul </w:t>
            </w:r>
          </w:p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armarea: cu bratele pe orizontala, cotul mainii de coarda in aliniere cu sageata</w:t>
            </w:r>
          </w:p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Individual:</w:t>
            </w:r>
          </w:p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520517">
        <w:trPr>
          <w:trHeight w:val="603"/>
        </w:trPr>
        <w:tc>
          <w:tcPr>
            <w:tcW w:w="1834" w:type="dxa"/>
            <w:vAlign w:val="center"/>
          </w:tcPr>
          <w:p w:rsidR="00B10455" w:rsidRPr="00520517" w:rsidRDefault="00B10455" w:rsidP="00D254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520517" w:rsidRDefault="00B10455" w:rsidP="00D254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B10455" w:rsidRPr="001D7A73" w:rsidRDefault="00B10455" w:rsidP="001D7A7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92CDDC"/>
          </w:tcPr>
          <w:p w:rsidR="00B10455" w:rsidRPr="00520517" w:rsidRDefault="00B10455" w:rsidP="001D7A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92CDDC"/>
          </w:tcPr>
          <w:p w:rsidR="00B10455" w:rsidRPr="00520517" w:rsidRDefault="00B10455" w:rsidP="00117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10455" w:rsidRPr="00520517">
        <w:trPr>
          <w:trHeight w:val="436"/>
        </w:trPr>
        <w:tc>
          <w:tcPr>
            <w:tcW w:w="1834" w:type="dxa"/>
            <w:vAlign w:val="center"/>
          </w:tcPr>
          <w:p w:rsidR="00B10455" w:rsidRPr="00520517" w:rsidRDefault="00B10455" w:rsidP="00D254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520517" w:rsidRDefault="00B10455" w:rsidP="00D254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B10455" w:rsidRPr="001D7A73" w:rsidRDefault="00B10455" w:rsidP="00D254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B10455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117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520517">
        <w:trPr>
          <w:trHeight w:val="1113"/>
        </w:trPr>
        <w:tc>
          <w:tcPr>
            <w:tcW w:w="1834" w:type="dxa"/>
            <w:vAlign w:val="center"/>
          </w:tcPr>
          <w:p w:rsidR="00B10455" w:rsidRPr="00520517" w:rsidRDefault="00B10455" w:rsidP="00D254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520517" w:rsidRDefault="00B10455" w:rsidP="00D254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B10455" w:rsidRPr="00520517" w:rsidRDefault="00B10455" w:rsidP="00D254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B10455" w:rsidRPr="001D7A73" w:rsidRDefault="00B10455" w:rsidP="00D254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B10455" w:rsidRPr="001D7A73" w:rsidRDefault="00B10455" w:rsidP="00D254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B10455" w:rsidRPr="001D7A73" w:rsidRDefault="00B10455" w:rsidP="00D254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B10455" w:rsidRPr="001D7A73" w:rsidRDefault="00B10455" w:rsidP="00D254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10455" w:rsidRPr="001D7A73" w:rsidRDefault="00B10455" w:rsidP="00D254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B10455" w:rsidRPr="00520517" w:rsidRDefault="00B10455" w:rsidP="001176C5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invatarea regulamentului simplificat de tragere, de comportament in poligon, a actiunilor permise si a celor strict interzise</w:t>
            </w:r>
          </w:p>
          <w:p w:rsidR="00B10455" w:rsidRPr="00520517" w:rsidRDefault="00B10455" w:rsidP="001176C5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invatarea partilor componente ale arcului si functiile lor</w:t>
            </w:r>
          </w:p>
        </w:tc>
        <w:tc>
          <w:tcPr>
            <w:tcW w:w="4666" w:type="dxa"/>
            <w:shd w:val="clear" w:color="auto" w:fill="92CDDC"/>
          </w:tcPr>
          <w:p w:rsidR="00B10455" w:rsidRPr="00363F1E" w:rsidRDefault="00B10455" w:rsidP="000C5C15">
            <w:pPr>
              <w:numPr>
                <w:ilvl w:val="1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B10455" w:rsidRPr="00363F1E" w:rsidRDefault="00B10455" w:rsidP="000C5C15">
            <w:pPr>
              <w:numPr>
                <w:ilvl w:val="1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B10455" w:rsidRPr="00520517" w:rsidRDefault="00B10455" w:rsidP="00383511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268"/>
        <w:gridCol w:w="3402"/>
        <w:gridCol w:w="3402"/>
        <w:gridCol w:w="1536"/>
      </w:tblGrid>
      <w:tr w:rsidR="00B10455" w:rsidRPr="00520517">
        <w:trPr>
          <w:trHeight w:val="250"/>
        </w:trPr>
        <w:tc>
          <w:tcPr>
            <w:tcW w:w="14402" w:type="dxa"/>
            <w:gridSpan w:val="7"/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(12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B10455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1D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C8457F" w:rsidRDefault="00B10455" w:rsidP="00FF451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B10455" w:rsidRPr="00520517" w:rsidRDefault="00B10455" w:rsidP="00C8457F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10455" w:rsidRPr="00C8457F" w:rsidRDefault="00B10455" w:rsidP="00FF451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Învăţarea elementelor tehnice de bază</w:t>
            </w:r>
          </w:p>
          <w:p w:rsidR="00B10455" w:rsidRDefault="00B10455" w:rsidP="00C8457F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10455" w:rsidRDefault="00B10455" w:rsidP="00C8457F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10455" w:rsidRPr="00520517" w:rsidRDefault="00B10455" w:rsidP="00C8457F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10455" w:rsidRPr="00520517" w:rsidRDefault="00B10455" w:rsidP="00FF451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B10455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520517" w:rsidRDefault="00B10455" w:rsidP="00C53DFB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520517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10455" w:rsidRPr="00364C4C" w:rsidRDefault="00B10455" w:rsidP="005D6741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364C4C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 xml:space="preserve">Prelucrarea normelor de protecţie şi a noţiunilor de igienă sportivă </w:t>
            </w:r>
          </w:p>
          <w:p w:rsidR="00B10455" w:rsidRPr="00364C4C" w:rsidRDefault="00B10455" w:rsidP="00C8457F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Pr="00364C4C" w:rsidRDefault="00B10455" w:rsidP="00C8457F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Pr="00C8457F" w:rsidRDefault="00B10455" w:rsidP="00C8457F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B10455" w:rsidRPr="00C8457F" w:rsidRDefault="00B10455" w:rsidP="00C8457F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C8457F" w:rsidRDefault="00B10455" w:rsidP="00C8457F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B10455" w:rsidRPr="00C8457F" w:rsidRDefault="00B10455" w:rsidP="00C8457F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C8457F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C8457F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C8457F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Pr="00364C4C" w:rsidRDefault="00B10455" w:rsidP="00C8457F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364C4C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Dezvoltarea motricităţii generale prin jocuri de mişcare</w:t>
            </w:r>
          </w:p>
          <w:p w:rsidR="00B10455" w:rsidRPr="00364C4C" w:rsidRDefault="00B10455" w:rsidP="00C8457F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it-IT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10455" w:rsidRPr="00520517" w:rsidRDefault="00B10455" w:rsidP="00FF45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10455" w:rsidRDefault="00B10455" w:rsidP="00FF45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B10455" w:rsidRPr="00520517" w:rsidRDefault="00B10455" w:rsidP="00FF45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5D67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poziţiei corecte a corpului pentru tragere</w:t>
            </w:r>
          </w:p>
          <w:p w:rsidR="00B10455" w:rsidRPr="00520517" w:rsidRDefault="00B10455" w:rsidP="005D67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Priza pe crosă a arcului </w:t>
            </w:r>
          </w:p>
          <w:p w:rsidR="00B10455" w:rsidRPr="00520517" w:rsidRDefault="00B10455" w:rsidP="005D67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Poziţia degetelor pe coardă</w:t>
            </w:r>
          </w:p>
          <w:p w:rsidR="00B10455" w:rsidRPr="00520517" w:rsidRDefault="00B10455" w:rsidP="005D67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Ridicarea arcului şi armarea</w:t>
            </w:r>
          </w:p>
          <w:p w:rsidR="00B10455" w:rsidRPr="00520517" w:rsidRDefault="00B10455" w:rsidP="005D67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F7A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ezvoltarea motricităţii generale prin jocuri de mişcare</w:t>
            </w:r>
          </w:p>
          <w:p w:rsidR="00B10455" w:rsidRPr="00520517" w:rsidRDefault="00B10455" w:rsidP="005D67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10455" w:rsidRPr="00520517" w:rsidRDefault="00B10455" w:rsidP="00EC4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10455" w:rsidRPr="00520517" w:rsidRDefault="00B10455" w:rsidP="00EC4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EC4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EC4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EC4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min</w:t>
            </w:r>
          </w:p>
          <w:p w:rsidR="00B10455" w:rsidRPr="00520517" w:rsidRDefault="00B10455" w:rsidP="00EC4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C53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B10455" w:rsidRDefault="00B10455" w:rsidP="00C53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C53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B10455" w:rsidRPr="00520517" w:rsidRDefault="00B10455" w:rsidP="00C53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B10455" w:rsidRPr="00520517" w:rsidRDefault="00B10455" w:rsidP="00C53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B10455" w:rsidRDefault="00B10455" w:rsidP="006F7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F7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EC4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2-4-7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C8457F" w:rsidRDefault="00B10455" w:rsidP="00C8457F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B10455" w:rsidRPr="00C8457F" w:rsidRDefault="00B10455" w:rsidP="00C8457F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10455" w:rsidRPr="00C8457F" w:rsidRDefault="00B10455" w:rsidP="00C8457F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capacităţii  de efort  specifice tirului cu arcul</w:t>
            </w:r>
          </w:p>
          <w:p w:rsidR="00B10455" w:rsidRDefault="00B10455" w:rsidP="00C8457F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10455" w:rsidRPr="00C8457F" w:rsidRDefault="00B10455" w:rsidP="00C8457F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C8457F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10455" w:rsidRPr="00520517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Îmbunătăţirea deprinderilor motrice de bază/ utilitar-aplicative necesare practicării disciplinei sportive</w:t>
            </w:r>
          </w:p>
          <w:p w:rsidR="00B10455" w:rsidRPr="006A3371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Pr="00520517" w:rsidRDefault="00B10455" w:rsidP="006A33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B10455" w:rsidRPr="00C8457F" w:rsidRDefault="00B10455" w:rsidP="00C363E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64C4C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  <w:r w:rsidRPr="00364C4C">
              <w:rPr>
                <w:i w:val="0"/>
                <w:iCs w:val="0"/>
                <w:sz w:val="20"/>
                <w:szCs w:val="20"/>
                <w:lang w:val="pt-BR"/>
              </w:rPr>
              <w:t xml:space="preserve"> </w:t>
            </w:r>
          </w:p>
          <w:p w:rsidR="00B10455" w:rsidRDefault="00B10455" w:rsidP="00C8457F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Default="00B10455" w:rsidP="00C8457F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Default="00B10455" w:rsidP="00C8457F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C8457F" w:rsidRDefault="00B10455" w:rsidP="00C8457F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</w:t>
            </w:r>
            <w:r w:rsidRPr="00C8457F">
              <w:rPr>
                <w:i w:val="0"/>
                <w:iCs w:val="0"/>
                <w:sz w:val="20"/>
                <w:szCs w:val="20"/>
              </w:rPr>
              <w:t>lare</w:t>
            </w:r>
          </w:p>
          <w:p w:rsidR="00B10455" w:rsidRDefault="00B10455" w:rsidP="00C8457F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627402" w:rsidRDefault="00B10455" w:rsidP="00C363E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calităţilor motrice de bază</w:t>
            </w:r>
          </w:p>
          <w:p w:rsidR="00B10455" w:rsidRPr="00520517" w:rsidRDefault="00B10455" w:rsidP="00627402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C8457F" w:rsidRDefault="00B10455" w:rsidP="00C53DFB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Exersarea mijloacelor specifice fiecărei calităţi motrice</w:t>
            </w:r>
          </w:p>
          <w:p w:rsidR="00B10455" w:rsidRPr="00520517" w:rsidRDefault="00B10455" w:rsidP="00C8457F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364C4C" w:rsidRDefault="00B10455" w:rsidP="00C8457F">
            <w:pPr>
              <w:pStyle w:val="LasfarsitulPeparcursul"/>
              <w:ind w:left="360"/>
              <w:rPr>
                <w:sz w:val="20"/>
                <w:szCs w:val="20"/>
                <w:lang w:val="it-IT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10455" w:rsidRDefault="00B10455" w:rsidP="00337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10455" w:rsidRPr="00520517" w:rsidRDefault="00B10455" w:rsidP="00337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37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B10455" w:rsidRPr="00520517" w:rsidRDefault="00B10455" w:rsidP="00337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37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10455" w:rsidRDefault="00B10455" w:rsidP="00337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37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Exerciţii cu greutatea propriului corp</w:t>
            </w:r>
          </w:p>
          <w:p w:rsidR="00B10455" w:rsidRDefault="00B10455" w:rsidP="00337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cu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corzi elastice</w:t>
            </w:r>
          </w:p>
          <w:p w:rsidR="00B10455" w:rsidRDefault="00B10455" w:rsidP="00337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abdominale</w:t>
            </w:r>
          </w:p>
          <w:p w:rsidR="00B10455" w:rsidRPr="00520517" w:rsidRDefault="00B10455" w:rsidP="00337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37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motricităţii generale prin jocuri de mişcare</w:t>
            </w:r>
          </w:p>
          <w:p w:rsidR="00B10455" w:rsidRPr="00520517" w:rsidRDefault="00B10455" w:rsidP="00337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337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B10455" w:rsidRPr="00520517" w:rsidRDefault="00B10455" w:rsidP="00337D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10455" w:rsidRPr="00520517" w:rsidRDefault="00B10455" w:rsidP="00BF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min.</w:t>
            </w:r>
          </w:p>
          <w:p w:rsidR="00B10455" w:rsidRPr="00520517" w:rsidRDefault="00B10455" w:rsidP="00BF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BF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BF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BF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BF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Default="00B10455" w:rsidP="00BF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BF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Default="00B10455" w:rsidP="00BF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BF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BF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Pr="00520517" w:rsidRDefault="00B10455" w:rsidP="00C84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BF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BF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BF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BF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Default="00B10455" w:rsidP="00BF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BF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BF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B10455" w:rsidRPr="00520517">
        <w:trPr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337D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 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C363E8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procedeelor tehnice de bază</w:t>
            </w:r>
          </w:p>
          <w:p w:rsidR="00B10455" w:rsidRPr="00520517" w:rsidRDefault="00B10455" w:rsidP="00337D79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C363E8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10455" w:rsidRPr="00520517" w:rsidRDefault="00B10455" w:rsidP="00337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5B0C2A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10455" w:rsidRPr="00520517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6A3371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Pr="006A3371" w:rsidRDefault="00B10455" w:rsidP="006A33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10455" w:rsidRPr="00337D79" w:rsidRDefault="00B10455" w:rsidP="00337D79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Prelucrarea normelor de protecţie ş</w:t>
            </w:r>
            <w:r>
              <w:rPr>
                <w:i w:val="0"/>
                <w:iCs w:val="0"/>
                <w:sz w:val="20"/>
                <w:szCs w:val="20"/>
                <w:lang w:val="ro-RO"/>
              </w:rPr>
              <w:t>i comportament în timpul antrena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 xml:space="preserve">mentelor, a  noţiunilor de igienă sportivă </w:t>
            </w:r>
          </w:p>
          <w:p w:rsidR="00B10455" w:rsidRPr="00520517" w:rsidRDefault="00B10455" w:rsidP="00337D79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Default="00B10455" w:rsidP="00337D79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B10455" w:rsidRPr="00C8457F" w:rsidRDefault="00B10455" w:rsidP="00337D79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Pr="00C8457F" w:rsidRDefault="00B10455" w:rsidP="00337D79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B10455" w:rsidRDefault="00B10455" w:rsidP="00337D79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Default="00B10455" w:rsidP="00337D79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Default="00B10455" w:rsidP="00337D79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Default="00B10455" w:rsidP="00337D79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Default="00B10455" w:rsidP="00337D79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520517" w:rsidRDefault="00B10455" w:rsidP="00337D79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DE50EB" w:rsidRDefault="00B10455" w:rsidP="00C363E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Exersarea mijloacelor specifice fiecărei calităţ</w:t>
            </w:r>
            <w:r w:rsidRPr="00520517">
              <w:rPr>
                <w:i w:val="0"/>
                <w:iCs w:val="0"/>
                <w:sz w:val="20"/>
                <w:szCs w:val="20"/>
                <w:lang w:val="ro-RO"/>
              </w:rPr>
              <w:t>i motrice</w:t>
            </w:r>
          </w:p>
          <w:p w:rsidR="00B10455" w:rsidRPr="00520517" w:rsidRDefault="00B10455" w:rsidP="00DE50EB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520517" w:rsidRDefault="00B10455" w:rsidP="00DE50EB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Pregătire fizică generală</w:t>
            </w:r>
          </w:p>
          <w:p w:rsidR="00B10455" w:rsidRPr="00520517" w:rsidRDefault="00B10455" w:rsidP="00C363E8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10455" w:rsidRDefault="00B10455" w:rsidP="00540D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10455" w:rsidRPr="00520517" w:rsidRDefault="00B10455" w:rsidP="00540D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BF0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B10455" w:rsidRDefault="00B10455" w:rsidP="00BF0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337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poziţiei corecte a corpului pentru tragere</w:t>
            </w:r>
          </w:p>
          <w:p w:rsidR="00B10455" w:rsidRPr="00520517" w:rsidRDefault="00B10455" w:rsidP="00337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Priza pe crosă a arcului </w:t>
            </w:r>
          </w:p>
          <w:p w:rsidR="00B10455" w:rsidRPr="00520517" w:rsidRDefault="00B10455" w:rsidP="00337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Poziţia degetelor pe coardă</w:t>
            </w:r>
          </w:p>
          <w:p w:rsidR="00B10455" w:rsidRPr="00520517" w:rsidRDefault="00B10455" w:rsidP="00337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Ridicarea arcului şi armarea</w:t>
            </w:r>
          </w:p>
          <w:p w:rsidR="00B10455" w:rsidRPr="00520517" w:rsidRDefault="00B10455" w:rsidP="00540D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Armarea şi declanşarea </w:t>
            </w:r>
          </w:p>
          <w:p w:rsidR="00B10455" w:rsidRDefault="00B10455" w:rsidP="00540D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Stabilizarea echilibrului</w:t>
            </w:r>
          </w:p>
          <w:p w:rsidR="00B10455" w:rsidRPr="00520517" w:rsidRDefault="00B10455" w:rsidP="00540D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F7A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ezvoltarea motricităţii generale prin jocuri de mişcare</w:t>
            </w:r>
          </w:p>
          <w:p w:rsidR="00B10455" w:rsidRPr="00520517" w:rsidRDefault="00B10455" w:rsidP="006F7A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EC43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picioarelor</w:t>
            </w:r>
          </w:p>
          <w:p w:rsidR="00B10455" w:rsidRDefault="00B10455" w:rsidP="00EC43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sărituri ca mingea</w:t>
            </w:r>
          </w:p>
          <w:p w:rsidR="00B10455" w:rsidRDefault="00B10455" w:rsidP="00EC43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sărituri cu coarda</w:t>
            </w:r>
          </w:p>
          <w:p w:rsidR="00B10455" w:rsidRDefault="00B10455" w:rsidP="00EC43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genoflexiuni</w:t>
            </w:r>
          </w:p>
          <w:p w:rsidR="00B10455" w:rsidRDefault="00B10455" w:rsidP="00EC43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EC43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cu propriul corp</w:t>
            </w:r>
          </w:p>
          <w:p w:rsidR="00B10455" w:rsidRPr="00520517" w:rsidRDefault="00B10455" w:rsidP="00EC43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Variante de mers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10455" w:rsidRPr="00520517" w:rsidRDefault="00B10455" w:rsidP="00C3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10455" w:rsidRDefault="00B10455" w:rsidP="00C3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C3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C3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C3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C3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C3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37D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B10455" w:rsidRDefault="00B10455" w:rsidP="00337D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C3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C3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C3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C3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C3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C3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337D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10455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10455" w:rsidRDefault="00B10455" w:rsidP="00DE5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min</w:t>
            </w:r>
          </w:p>
          <w:p w:rsidR="00B10455" w:rsidRDefault="00B10455" w:rsidP="00DE5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DE5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DE5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DE5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DE5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DE50EB" w:rsidRDefault="00B10455" w:rsidP="00DE5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10455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5-8-11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DE50EB" w:rsidRDefault="00B10455" w:rsidP="00DE50EB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>Învăţarea elementelor tehnice de bază</w:t>
            </w:r>
          </w:p>
          <w:p w:rsidR="00B10455" w:rsidRPr="00DE50EB" w:rsidRDefault="00B10455" w:rsidP="00DE50EB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DE50EB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10455" w:rsidRPr="00520517" w:rsidRDefault="00B10455" w:rsidP="00DE50EB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DE50EB" w:rsidRDefault="00B10455" w:rsidP="00DE50EB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10455" w:rsidRPr="00520517" w:rsidRDefault="00B10455" w:rsidP="00DE50EB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10455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520517" w:rsidRDefault="00B10455" w:rsidP="006A33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6A3371" w:rsidRDefault="00B10455" w:rsidP="006A33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10455" w:rsidRPr="00520517" w:rsidRDefault="00B10455" w:rsidP="00627402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B10455" w:rsidRPr="00364C4C" w:rsidRDefault="00B10455" w:rsidP="00627402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Pr="00364C4C" w:rsidRDefault="00B10455" w:rsidP="00627402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Pr="00364C4C" w:rsidRDefault="00B10455" w:rsidP="00627402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Default="00B10455" w:rsidP="00DE50EB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B10455" w:rsidRDefault="00B10455" w:rsidP="00DE50EB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627402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B10455" w:rsidRDefault="00B10455" w:rsidP="00627402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627402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627402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627402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627402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627402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627402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627402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Pregătire fizică </w:t>
            </w: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generală</w:t>
            </w:r>
          </w:p>
          <w:p w:rsidR="00B10455" w:rsidRDefault="00B10455" w:rsidP="00627402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Pr="00520517" w:rsidRDefault="00B10455" w:rsidP="00627402">
            <w:pPr>
              <w:pStyle w:val="LasfarsitulPeparcursu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10455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10455" w:rsidRPr="00520517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B10455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poziţiei corecte a corpului pentru tragere</w:t>
            </w:r>
          </w:p>
          <w:p w:rsidR="00B10455" w:rsidRPr="00520517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Priza pe crosă a arcului </w:t>
            </w:r>
          </w:p>
          <w:p w:rsidR="00B10455" w:rsidRPr="00520517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Poziţia degetelor pe coardă</w:t>
            </w:r>
          </w:p>
          <w:p w:rsidR="00B10455" w:rsidRPr="00520517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Ridicarea arcului şi armarea</w:t>
            </w:r>
          </w:p>
          <w:p w:rsidR="00B10455" w:rsidRPr="00520517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Armarea şi declanşarea </w:t>
            </w:r>
          </w:p>
          <w:p w:rsidR="00B10455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Stabilizarea echilibrului</w:t>
            </w:r>
          </w:p>
          <w:p w:rsidR="00B10455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Exerciţii cu greutatea propriului corp</w:t>
            </w:r>
          </w:p>
          <w:p w:rsidR="00B10455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cu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corzi elastice</w:t>
            </w:r>
          </w:p>
          <w:p w:rsidR="00B10455" w:rsidRPr="00520517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abdominale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27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Pr="00520517" w:rsidRDefault="00B10455" w:rsidP="00627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364C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10455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D25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DE50EB" w:rsidRDefault="00B10455" w:rsidP="00627402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>Învăţarea elementelor tehnice de bază</w:t>
            </w:r>
          </w:p>
          <w:p w:rsidR="00B10455" w:rsidRDefault="00B10455" w:rsidP="00627402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27402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10455" w:rsidRDefault="00B10455" w:rsidP="00363F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363F1E" w:rsidRDefault="00B10455" w:rsidP="00363F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10455" w:rsidRPr="00DE50EB" w:rsidRDefault="00B10455" w:rsidP="00363F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DE50EB" w:rsidRDefault="00B10455" w:rsidP="00627402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10455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627402" w:rsidRDefault="00B10455" w:rsidP="006A33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520517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10455" w:rsidRPr="00520517" w:rsidRDefault="00B10455" w:rsidP="00627402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B10455" w:rsidRPr="00364C4C" w:rsidRDefault="00B10455" w:rsidP="00627402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Pr="00364C4C" w:rsidRDefault="00B10455" w:rsidP="00627402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Pr="00364C4C" w:rsidRDefault="00B10455" w:rsidP="00627402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Default="00B10455" w:rsidP="00627402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B10455" w:rsidRDefault="00B10455" w:rsidP="00627402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627402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B10455" w:rsidRDefault="00B10455" w:rsidP="00627402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Default="00B10455" w:rsidP="00627402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Default="00B10455" w:rsidP="00627402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Default="00B10455" w:rsidP="00627402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Default="00B10455" w:rsidP="00627402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Default="00B10455" w:rsidP="00627402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Pr="00364C4C" w:rsidRDefault="00B10455" w:rsidP="00627402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364C4C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Dezvoltarea motricităţii generale prin jocuri de mişcare</w:t>
            </w:r>
          </w:p>
          <w:p w:rsidR="00B10455" w:rsidRPr="00364C4C" w:rsidRDefault="00B10455" w:rsidP="00627402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it-IT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10455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10455" w:rsidRDefault="00B10455" w:rsidP="006274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274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B10455" w:rsidRDefault="00B10455" w:rsidP="006274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poziţiei corecte a corpului pentru tragere</w:t>
            </w:r>
          </w:p>
          <w:p w:rsidR="00B10455" w:rsidRPr="00520517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Priza pe crosă a arcului </w:t>
            </w:r>
          </w:p>
          <w:p w:rsidR="00B10455" w:rsidRPr="00520517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Poziţia degetelor pe coardă</w:t>
            </w:r>
          </w:p>
          <w:p w:rsidR="00B10455" w:rsidRPr="00520517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Ridicarea arcului şi armarea</w:t>
            </w:r>
          </w:p>
          <w:p w:rsidR="00B10455" w:rsidRPr="00520517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Armarea şi declanşarea </w:t>
            </w:r>
          </w:p>
          <w:p w:rsidR="00B10455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Stabilizarea echilibrului</w:t>
            </w:r>
          </w:p>
          <w:p w:rsidR="00B10455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274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ezvoltarea motricităţii generale prin jocuri de mişcare</w:t>
            </w:r>
          </w:p>
          <w:p w:rsidR="00B10455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B10455" w:rsidRPr="00520517" w:rsidRDefault="00B10455" w:rsidP="006274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min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B10455" w:rsidRPr="00520517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53DF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53DF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53DF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53DF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C53DF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C53DF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C53DF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C53DF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C53DF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C53DF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53DF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53DF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53DF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53DF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B10455" w:rsidRPr="00520517" w:rsidRDefault="00B10455" w:rsidP="00C53DFB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B10455" w:rsidRPr="00520517" w:rsidRDefault="00B10455" w:rsidP="00C53DF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53D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53DF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B10455" w:rsidRPr="00520517" w:rsidRDefault="00B10455" w:rsidP="00C53DF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B10455" w:rsidRPr="00520517" w:rsidRDefault="00B10455" w:rsidP="00C53DF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B10455" w:rsidRPr="00520517" w:rsidRDefault="00B10455" w:rsidP="00C53D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>începători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B10455" w:rsidRPr="00520517" w:rsidRDefault="00B10455" w:rsidP="00C53D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B10455" w:rsidRPr="00520517" w:rsidRDefault="00B10455" w:rsidP="00C53D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B10455" w:rsidRPr="00520517" w:rsidRDefault="00B10455" w:rsidP="00C53D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</w:t>
      </w:r>
      <w:r>
        <w:rPr>
          <w:rFonts w:ascii="Times New Roman" w:hAnsi="Times New Roman" w:cs="Times New Roman"/>
          <w:b/>
          <w:bCs/>
          <w:sz w:val="20"/>
          <w:szCs w:val="20"/>
        </w:rPr>
        <w:t>apa de pregătire: de bază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B10455" w:rsidRPr="00520517" w:rsidRDefault="00B10455" w:rsidP="00C53D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2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– pregătitoare I</w:t>
      </w:r>
    </w:p>
    <w:p w:rsidR="00B10455" w:rsidRPr="00520517" w:rsidRDefault="00B10455" w:rsidP="00C53D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28" type="#_x0000_t202" style="position:absolute;margin-left:-5.5pt;margin-top:36.8pt;width:493.95pt;height:71.2pt;z-index:251660288">
            <v:textbox style="mso-next-textbox:#_x0000_s1028;mso-fit-shape-to-text:t">
              <w:txbxContent>
                <w:p w:rsidR="00B10455" w:rsidRDefault="00B10455" w:rsidP="00C53DF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B10455" w:rsidRDefault="00B10455" w:rsidP="00C53DF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procedeelor de bază</w:t>
                  </w:r>
                </w:p>
                <w:p w:rsidR="00B10455" w:rsidRDefault="00B10455" w:rsidP="00C53DF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B10455" w:rsidRDefault="00B10455" w:rsidP="00C53DF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poziţiei de tragere la distanţe scurte</w:t>
                  </w:r>
                </w:p>
                <w:p w:rsidR="00B10455" w:rsidRPr="00D94BA9" w:rsidRDefault="00B10455" w:rsidP="00C53DFB">
                  <w:pPr>
                    <w:shd w:val="clear" w:color="auto" w:fill="92CDDC"/>
                    <w:spacing w:after="0" w:line="240" w:lineRule="auto"/>
                  </w:pP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11.10 – 0</w:t>
      </w:r>
      <w:r w:rsidRPr="00520517">
        <w:rPr>
          <w:rFonts w:ascii="Times New Roman" w:hAnsi="Times New Roman" w:cs="Times New Roman"/>
          <w:sz w:val="20"/>
          <w:szCs w:val="20"/>
        </w:rPr>
        <w:t>7.11.10</w:t>
      </w:r>
    </w:p>
    <w:p w:rsidR="00B10455" w:rsidRPr="00520517" w:rsidRDefault="00B10455" w:rsidP="00C53D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29" type="#_x0000_t202" style="position:absolute;margin-left:495pt;margin-top:21.3pt;width:227.75pt;height:71.2pt;z-index:251661312">
            <v:textbox style="mso-next-textbox:#_x0000_s1029;mso-fit-shape-to-text:t">
              <w:txbxContent>
                <w:p w:rsidR="00B10455" w:rsidRDefault="00B10455" w:rsidP="00C53DF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  <w:p w:rsidR="00B10455" w:rsidRPr="007C0F14" w:rsidRDefault="00B10455" w:rsidP="00C53DF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</w:t>
                  </w: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arc lamelă cu mâner, 8-12 lbs. (cl.I-II)</w:t>
                  </w:r>
                </w:p>
                <w:p w:rsidR="00B10455" w:rsidRPr="007C0F14" w:rsidRDefault="00B10455" w:rsidP="00C53DF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arc crosă lemn sau plastic (max. 600g.), lame recurbate, 14-18 lbs. (cl. III-IV)</w:t>
                  </w:r>
                </w:p>
                <w:p w:rsidR="00B10455" w:rsidRPr="00D05BB7" w:rsidRDefault="00B10455" w:rsidP="00C53DF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corzi elastice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, flexori palmari, gyro-twister</w:t>
                  </w:r>
                </w:p>
              </w:txbxContent>
            </v:textbox>
            <w10:wrap type="square"/>
          </v:shape>
        </w:pict>
      </w:r>
    </w:p>
    <w:p w:rsidR="00B10455" w:rsidRPr="00520517" w:rsidRDefault="00B10455" w:rsidP="00C53DFB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B10455" w:rsidRPr="00520517">
        <w:trPr>
          <w:trHeight w:val="252"/>
        </w:trPr>
        <w:tc>
          <w:tcPr>
            <w:tcW w:w="14410" w:type="dxa"/>
            <w:gridSpan w:val="4"/>
          </w:tcPr>
          <w:p w:rsidR="00B10455" w:rsidRPr="00520517" w:rsidRDefault="00B10455" w:rsidP="00C53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B10455" w:rsidRPr="00520517">
        <w:trPr>
          <w:trHeight w:val="252"/>
        </w:trPr>
        <w:tc>
          <w:tcPr>
            <w:tcW w:w="5412" w:type="dxa"/>
            <w:gridSpan w:val="2"/>
          </w:tcPr>
          <w:p w:rsidR="00B10455" w:rsidRPr="00520517" w:rsidRDefault="00B10455" w:rsidP="00C53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B10455" w:rsidRPr="00520517" w:rsidRDefault="00B10455" w:rsidP="00C53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B10455" w:rsidRPr="00520517" w:rsidRDefault="00B10455" w:rsidP="00C53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B10455" w:rsidRPr="00520517">
        <w:trPr>
          <w:trHeight w:val="264"/>
        </w:trPr>
        <w:tc>
          <w:tcPr>
            <w:tcW w:w="5412" w:type="dxa"/>
            <w:gridSpan w:val="2"/>
          </w:tcPr>
          <w:p w:rsidR="00B10455" w:rsidRPr="00520517" w:rsidRDefault="00B10455" w:rsidP="00C53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B10455" w:rsidRPr="00520517" w:rsidRDefault="00B10455" w:rsidP="00C53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B10455" w:rsidRPr="00520517" w:rsidRDefault="00B10455" w:rsidP="00C53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B10455" w:rsidRPr="00520517">
        <w:trPr>
          <w:trHeight w:val="350"/>
        </w:trPr>
        <w:tc>
          <w:tcPr>
            <w:tcW w:w="1834" w:type="dxa"/>
            <w:vAlign w:val="center"/>
          </w:tcPr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B10455" w:rsidRPr="00363F1E" w:rsidRDefault="00B10455" w:rsidP="00C53D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B10455" w:rsidRPr="00363F1E" w:rsidRDefault="00B10455" w:rsidP="00C53D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363F1E">
              <w:rPr>
                <w:rFonts w:ascii="Tahoma" w:hAnsi="Tahoma" w:cs="Tahoma"/>
                <w:sz w:val="20"/>
                <w:szCs w:val="20"/>
              </w:rPr>
              <w:t>ș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B10455" w:rsidRPr="00363F1E" w:rsidRDefault="00B10455" w:rsidP="00C53D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B10455" w:rsidRPr="00363F1E" w:rsidRDefault="00B10455" w:rsidP="00C53D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B10455" w:rsidRPr="00363F1E" w:rsidRDefault="00B10455" w:rsidP="00C53D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B10455" w:rsidRPr="00363F1E" w:rsidRDefault="00B10455" w:rsidP="00C53D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363F1E">
              <w:rPr>
                <w:rFonts w:ascii="Tahoma" w:hAnsi="Tahoma" w:cs="Tahoma"/>
                <w:sz w:val="20"/>
                <w:szCs w:val="20"/>
              </w:rPr>
              <w:t>ș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B10455" w:rsidRPr="00363F1E" w:rsidRDefault="00B10455" w:rsidP="00C53D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363F1E">
              <w:rPr>
                <w:rFonts w:ascii="Tahoma" w:hAnsi="Tahoma" w:cs="Tahoma"/>
                <w:sz w:val="20"/>
                <w:szCs w:val="20"/>
              </w:rPr>
              <w:t>ș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- dezvoltarea musculaturii centurii scapulare şi a flexorilor palmari 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întărirea ligamentelor la nivelul articulaţiei mâinii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creşterea capacităţii de efort în condiţii de apnee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dezvoltarea musculară generală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dezvoltarea capacităţii de bilateralitate (ambidextrie)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B10455" w:rsidRPr="00332121" w:rsidRDefault="00B10455" w:rsidP="0092076E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B10455" w:rsidRPr="00332121" w:rsidRDefault="00B10455" w:rsidP="0092076E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B10455" w:rsidRPr="00332121" w:rsidRDefault="00B10455" w:rsidP="009207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21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 Învăţarea procedeelor tehnice de bază, specifice disciplinei sportive</w:t>
            </w:r>
            <w:r w:rsidRPr="00332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10455" w:rsidRPr="00520517">
        <w:trPr>
          <w:trHeight w:val="542"/>
        </w:trPr>
        <w:tc>
          <w:tcPr>
            <w:tcW w:w="1834" w:type="dxa"/>
            <w:vAlign w:val="center"/>
          </w:tcPr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B10455" w:rsidRPr="00363F1E" w:rsidRDefault="00B10455" w:rsidP="00C53D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B10455" w:rsidRPr="00363F1E" w:rsidRDefault="00B10455" w:rsidP="00C53D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Învăţarea şi consolidarea procedeelor tehnice de bază, specifice tirului cu arcul 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armarea: cu bratele pe orizontala, cotul mainii de coarda in aliniere cu sageata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Individual: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executia se raporteaza la elemente tehnice la cerintele tehnicii de baza a categoriei, respectiv se va urmari: aliniere, echilibrarea corpului cu arcul si orientarea spre tinta</w:t>
            </w:r>
          </w:p>
        </w:tc>
      </w:tr>
      <w:tr w:rsidR="00B10455" w:rsidRPr="00520517">
        <w:trPr>
          <w:trHeight w:val="675"/>
        </w:trPr>
        <w:tc>
          <w:tcPr>
            <w:tcW w:w="1834" w:type="dxa"/>
            <w:vAlign w:val="center"/>
          </w:tcPr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B10455" w:rsidRPr="00520517" w:rsidRDefault="00B10455" w:rsidP="00363F1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92CDDC"/>
          </w:tcPr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92CDDC"/>
          </w:tcPr>
          <w:p w:rsidR="00B10455" w:rsidRPr="00520517" w:rsidRDefault="00B10455" w:rsidP="00C53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10455" w:rsidRPr="00520517">
        <w:trPr>
          <w:trHeight w:val="436"/>
        </w:trPr>
        <w:tc>
          <w:tcPr>
            <w:tcW w:w="1834" w:type="dxa"/>
            <w:vAlign w:val="center"/>
          </w:tcPr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B10455" w:rsidRPr="00363F1E" w:rsidRDefault="00B10455" w:rsidP="00C53D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520517">
        <w:trPr>
          <w:trHeight w:val="1113"/>
        </w:trPr>
        <w:tc>
          <w:tcPr>
            <w:tcW w:w="1834" w:type="dxa"/>
            <w:vAlign w:val="center"/>
          </w:tcPr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B10455" w:rsidRPr="00520517" w:rsidRDefault="00B10455" w:rsidP="00C53D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B10455" w:rsidRPr="00363F1E" w:rsidRDefault="00B10455" w:rsidP="00C53D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B10455" w:rsidRPr="00363F1E" w:rsidRDefault="00B10455" w:rsidP="00C53D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B10455" w:rsidRPr="00363F1E" w:rsidRDefault="00B10455" w:rsidP="00C53D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B10455" w:rsidRPr="00363F1E" w:rsidRDefault="00B10455" w:rsidP="00C53D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10455" w:rsidRPr="00363F1E" w:rsidRDefault="00B10455" w:rsidP="00C53D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B10455" w:rsidRDefault="00B10455" w:rsidP="00C53DFB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Însuşirea şi aplicarea mijloacelor şi procedeelor metodice în vederea valorificării potenţialului bio-motric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tehnico-tactic </w:t>
            </w:r>
          </w:p>
          <w:p w:rsidR="00B10455" w:rsidRPr="00520517" w:rsidRDefault="00B10455" w:rsidP="00C53DFB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invatarea regulamentului simplificat de tragere, de comportament in poligon, a actiunilor permise si a celor strict interzise</w:t>
            </w:r>
          </w:p>
          <w:p w:rsidR="00B10455" w:rsidRPr="00520517" w:rsidRDefault="00B10455" w:rsidP="00C53DFB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invatarea partilor componente ale arcului si functiile lor</w:t>
            </w:r>
          </w:p>
        </w:tc>
        <w:tc>
          <w:tcPr>
            <w:tcW w:w="4666" w:type="dxa"/>
            <w:shd w:val="clear" w:color="auto" w:fill="92CDDC"/>
          </w:tcPr>
          <w:p w:rsidR="00B10455" w:rsidRPr="00363F1E" w:rsidRDefault="00B10455" w:rsidP="00363F1E">
            <w:pPr>
              <w:numPr>
                <w:ilvl w:val="1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B10455" w:rsidRPr="00363F1E" w:rsidRDefault="00B10455" w:rsidP="00363F1E">
            <w:pPr>
              <w:numPr>
                <w:ilvl w:val="1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B10455" w:rsidRPr="00363F1E" w:rsidRDefault="00B10455" w:rsidP="00363F1E">
            <w:pPr>
              <w:numPr>
                <w:ilvl w:val="1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B10455" w:rsidRDefault="00B10455" w:rsidP="00C53DFB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268"/>
        <w:gridCol w:w="3402"/>
        <w:gridCol w:w="3402"/>
        <w:gridCol w:w="1536"/>
      </w:tblGrid>
      <w:tr w:rsidR="00B10455" w:rsidRPr="00520517">
        <w:trPr>
          <w:trHeight w:val="250"/>
        </w:trPr>
        <w:tc>
          <w:tcPr>
            <w:tcW w:w="14402" w:type="dxa"/>
            <w:gridSpan w:val="7"/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(12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B10455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C8457F" w:rsidRDefault="00B10455" w:rsidP="00985370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B10455" w:rsidRPr="00520517" w:rsidRDefault="00B10455" w:rsidP="0098537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10455" w:rsidRPr="00C8457F" w:rsidRDefault="00B10455" w:rsidP="00985370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Învăţarea elementelor tehnice de bază</w:t>
            </w:r>
          </w:p>
          <w:p w:rsidR="00B10455" w:rsidRDefault="00B10455" w:rsidP="0098537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10455" w:rsidRDefault="00B10455" w:rsidP="0098537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10455" w:rsidRPr="00520517" w:rsidRDefault="00B10455" w:rsidP="0098537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10455" w:rsidRPr="00520517" w:rsidRDefault="00B10455" w:rsidP="00985370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B10455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520517" w:rsidRDefault="00B10455" w:rsidP="006A33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520517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Învăţarea procedeelor tehnice de bază, specifice disciplinei sportive</w:t>
            </w:r>
          </w:p>
        </w:tc>
        <w:tc>
          <w:tcPr>
            <w:tcW w:w="3402" w:type="dxa"/>
          </w:tcPr>
          <w:p w:rsidR="00B10455" w:rsidRPr="00364C4C" w:rsidRDefault="00B10455" w:rsidP="00985370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364C4C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 xml:space="preserve">Prelucrarea normelor de protecţie şi a noţiunilor de igienă sportivă </w:t>
            </w:r>
          </w:p>
          <w:p w:rsidR="00B10455" w:rsidRPr="00364C4C" w:rsidRDefault="00B10455" w:rsidP="0098537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Pr="00364C4C" w:rsidRDefault="00B10455" w:rsidP="0098537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Pr="00C8457F" w:rsidRDefault="00B10455" w:rsidP="00985370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bilităţii articulare</w:t>
            </w:r>
          </w:p>
          <w:p w:rsidR="00B10455" w:rsidRPr="00C8457F" w:rsidRDefault="00B10455" w:rsidP="0098537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C8457F" w:rsidRDefault="00B10455" w:rsidP="00985370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B10455" w:rsidRPr="00C8457F" w:rsidRDefault="00B10455" w:rsidP="0098537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98537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98537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98537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Pr="00364C4C" w:rsidRDefault="00B10455" w:rsidP="00985370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364C4C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Dezvoltarea motricităţii generale prin jocuri de mişcare</w:t>
            </w:r>
          </w:p>
          <w:p w:rsidR="00B10455" w:rsidRPr="00364C4C" w:rsidRDefault="00B10455" w:rsidP="0098537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it-IT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10455" w:rsidRPr="00520517" w:rsidRDefault="00B10455" w:rsidP="00985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10455" w:rsidRDefault="00B10455" w:rsidP="00985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B10455" w:rsidRPr="00520517" w:rsidRDefault="00B10455" w:rsidP="00985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poziţiei corecte a corpului pentru tragere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Priza pe crosă a arcului 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Poziţia degetelor pe coardă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Ridicarea arcului şi armarea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ezvoltarea motricităţii generale prin jocuri de mişcare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min</w:t>
            </w: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2-4-7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C8457F" w:rsidRDefault="00B10455" w:rsidP="00985370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B10455" w:rsidRPr="00C8457F" w:rsidRDefault="00B10455" w:rsidP="00985370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10455" w:rsidRPr="00C8457F" w:rsidRDefault="00B10455" w:rsidP="00985370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capacităţii  de efort  specifice tirului cu arcul</w:t>
            </w:r>
          </w:p>
          <w:p w:rsidR="00B10455" w:rsidRDefault="00B10455" w:rsidP="00985370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10455" w:rsidRPr="00C8457F" w:rsidRDefault="00B10455" w:rsidP="00985370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C8457F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10455" w:rsidRPr="00520517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6A3371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Creşterea indicilor de manifestare a calităţilor motrice de bază şi a celor specifice, potrivit vârstei şi a sexului</w:t>
            </w:r>
          </w:p>
          <w:p w:rsidR="00B10455" w:rsidRPr="00520517" w:rsidRDefault="00B10455" w:rsidP="006A33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B10455" w:rsidRPr="00C8457F" w:rsidRDefault="00B10455" w:rsidP="00985370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64C4C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  <w:r w:rsidRPr="00364C4C">
              <w:rPr>
                <w:i w:val="0"/>
                <w:iCs w:val="0"/>
                <w:sz w:val="20"/>
                <w:szCs w:val="20"/>
                <w:lang w:val="pt-BR"/>
              </w:rPr>
              <w:t xml:space="preserve"> </w:t>
            </w:r>
          </w:p>
          <w:p w:rsidR="00B10455" w:rsidRDefault="00B10455" w:rsidP="00985370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Default="00B10455" w:rsidP="00985370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Default="00B10455" w:rsidP="00985370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C8457F" w:rsidRDefault="00B10455" w:rsidP="00985370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</w:t>
            </w:r>
            <w:r w:rsidRPr="00C8457F">
              <w:rPr>
                <w:i w:val="0"/>
                <w:iCs w:val="0"/>
                <w:sz w:val="20"/>
                <w:szCs w:val="20"/>
              </w:rPr>
              <w:t>ii articulare</w:t>
            </w:r>
          </w:p>
          <w:p w:rsidR="00B10455" w:rsidRDefault="00B10455" w:rsidP="00985370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627402" w:rsidRDefault="00B10455" w:rsidP="00985370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calităţilor motrice de bază</w:t>
            </w:r>
          </w:p>
          <w:p w:rsidR="00B10455" w:rsidRPr="00520517" w:rsidRDefault="00B10455" w:rsidP="0098537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C8457F" w:rsidRDefault="00B10455" w:rsidP="00985370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Exersarea mijloacelor specifice fiecărei calităţi motrice</w:t>
            </w:r>
          </w:p>
          <w:p w:rsidR="00B10455" w:rsidRPr="00520517" w:rsidRDefault="00B10455" w:rsidP="00985370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364C4C" w:rsidRDefault="00B10455" w:rsidP="00985370">
            <w:pPr>
              <w:pStyle w:val="LasfarsitulPeparcursul"/>
              <w:ind w:left="360"/>
              <w:rPr>
                <w:sz w:val="20"/>
                <w:szCs w:val="20"/>
                <w:lang w:val="it-IT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Exerciţii cu greutatea propriului corp</w:t>
            </w: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cu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corzi elastice</w:t>
            </w: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abdominale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motricităţii generale prin jocuri de mişcare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min.</w:t>
            </w: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B10455" w:rsidRPr="00520517">
        <w:trPr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 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98537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procedeelor tehnice de bază</w:t>
            </w:r>
          </w:p>
          <w:p w:rsidR="00B10455" w:rsidRPr="00520517" w:rsidRDefault="00B10455" w:rsidP="0098537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10455" w:rsidRPr="00520517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6A3371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Pr="006A3371" w:rsidRDefault="00B10455" w:rsidP="006A33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10455" w:rsidRPr="00337D79" w:rsidRDefault="00B10455" w:rsidP="00985370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ro-RO"/>
              </w:rPr>
              <w:t>Prelu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crarea normelor de protecţie ş</w:t>
            </w:r>
            <w:r>
              <w:rPr>
                <w:i w:val="0"/>
                <w:iCs w:val="0"/>
                <w:sz w:val="20"/>
                <w:szCs w:val="20"/>
                <w:lang w:val="ro-RO"/>
              </w:rPr>
              <w:t>i comportament în timpul antrena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 xml:space="preserve">mentelor, a  noţiunilor de igienă sportivă </w:t>
            </w:r>
          </w:p>
          <w:p w:rsidR="00B10455" w:rsidRPr="00520517" w:rsidRDefault="00B10455" w:rsidP="00985370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Default="00B10455" w:rsidP="00985370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B10455" w:rsidRPr="00C8457F" w:rsidRDefault="00B10455" w:rsidP="0098537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Pr="00C8457F" w:rsidRDefault="00B10455" w:rsidP="00985370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B10455" w:rsidRDefault="00B10455" w:rsidP="0098537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Default="00B10455" w:rsidP="0098537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Default="00B10455" w:rsidP="0098537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Default="00B10455" w:rsidP="0098537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Default="00B10455" w:rsidP="0098537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520517" w:rsidRDefault="00B10455" w:rsidP="0098537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DE50EB" w:rsidRDefault="00B10455" w:rsidP="00985370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Exersarea mijloacelor specifice fiecărei calităţ</w:t>
            </w:r>
            <w:r w:rsidRPr="00520517">
              <w:rPr>
                <w:i w:val="0"/>
                <w:iCs w:val="0"/>
                <w:sz w:val="20"/>
                <w:szCs w:val="20"/>
                <w:lang w:val="ro-RO"/>
              </w:rPr>
              <w:t>i motrice</w:t>
            </w:r>
          </w:p>
          <w:p w:rsidR="00B10455" w:rsidRPr="00520517" w:rsidRDefault="00B10455" w:rsidP="00985370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520517" w:rsidRDefault="00B10455" w:rsidP="00985370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Pregătire fizică generală</w:t>
            </w:r>
          </w:p>
          <w:p w:rsidR="00B10455" w:rsidRPr="00520517" w:rsidRDefault="00B10455" w:rsidP="0098537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10455" w:rsidRDefault="00B10455" w:rsidP="00985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10455" w:rsidRPr="00520517" w:rsidRDefault="00B10455" w:rsidP="00985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B10455" w:rsidRDefault="00B10455" w:rsidP="00985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poziţiei corecte a corpului pentru tragere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Priza pe crosă a arcului 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Poziţia degetelor pe coardă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Ridicarea arcului şi armarea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Fix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area şi declanşarea </w:t>
            </w: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Stabilizarea echilibrului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ezvoltarea motricităţii generale prin jocuri de mişcare</w:t>
            </w:r>
          </w:p>
          <w:p w:rsidR="00B10455" w:rsidRPr="00520517" w:rsidRDefault="00B10455" w:rsidP="00985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picioarelor</w:t>
            </w: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sărituri ca mingea</w:t>
            </w: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sărituri cu coarda</w:t>
            </w: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genoflexiuni</w:t>
            </w: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cu propriul corp</w:t>
            </w: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Variante de mers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min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DE50EB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10455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5-8-11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DE50EB" w:rsidRDefault="00B10455" w:rsidP="0098537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>Învăţarea elementelor tehnice de bază</w:t>
            </w:r>
          </w:p>
          <w:p w:rsidR="00B10455" w:rsidRPr="00DE50EB" w:rsidRDefault="00B10455" w:rsidP="0098537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10455" w:rsidRPr="00520517" w:rsidRDefault="00B10455" w:rsidP="0098537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DE50EB" w:rsidRDefault="00B10455" w:rsidP="0098537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10455" w:rsidRPr="00520517" w:rsidRDefault="00B10455" w:rsidP="00985370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10455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520517" w:rsidRDefault="00B10455" w:rsidP="006A33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6A3371" w:rsidRDefault="00B10455" w:rsidP="006A33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</w:tc>
        <w:tc>
          <w:tcPr>
            <w:tcW w:w="3402" w:type="dxa"/>
          </w:tcPr>
          <w:p w:rsidR="00B10455" w:rsidRPr="00520517" w:rsidRDefault="00B10455" w:rsidP="00985370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B10455" w:rsidRPr="00364C4C" w:rsidRDefault="00B10455" w:rsidP="0098537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Pr="00364C4C" w:rsidRDefault="00B10455" w:rsidP="0098537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Pr="00364C4C" w:rsidRDefault="00B10455" w:rsidP="0098537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Default="00B10455" w:rsidP="00985370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B10455" w:rsidRDefault="00B10455" w:rsidP="0098537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985370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B10455" w:rsidRDefault="00B10455" w:rsidP="0098537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98537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98537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98537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98537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98537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985370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627402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Pregătire fizică </w:t>
            </w: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generală</w:t>
            </w:r>
          </w:p>
          <w:p w:rsidR="00B10455" w:rsidRDefault="00B10455" w:rsidP="0098537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98537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Pr="00627402" w:rsidRDefault="00B10455" w:rsidP="0098537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Pr="00520517" w:rsidRDefault="00B10455" w:rsidP="00985370">
            <w:pPr>
              <w:pStyle w:val="LasfarsitulPeparcursu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poziţiei corecte a corpului pentru tragere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Priza pe crosă a arcului 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Poziţia degetelor pe coardă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Ridicarea arcului şi armarea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Fix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area şi declanşarea </w:t>
            </w: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Stabilizarea echilibrului</w:t>
            </w: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Exerciţii cu greutatea propriului corp</w:t>
            </w: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cu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corzi elastice</w:t>
            </w: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abdominale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10455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DE50EB" w:rsidRDefault="00B10455" w:rsidP="0098537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>Învăţarea elementelor tehnice de bază</w:t>
            </w:r>
          </w:p>
          <w:p w:rsidR="00B10455" w:rsidRDefault="00B10455" w:rsidP="0098537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10455" w:rsidRDefault="00B10455" w:rsidP="0098537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363F1E" w:rsidRDefault="00B10455" w:rsidP="0098537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10455" w:rsidRPr="00DE50EB" w:rsidRDefault="00B10455" w:rsidP="0098537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DE50EB" w:rsidRDefault="00B10455" w:rsidP="0098537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10455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627402" w:rsidRDefault="00B10455" w:rsidP="006A33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520517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10455" w:rsidRPr="00520517" w:rsidRDefault="00B10455" w:rsidP="00985370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B10455" w:rsidRPr="00364C4C" w:rsidRDefault="00B10455" w:rsidP="0098537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Pr="00364C4C" w:rsidRDefault="00B10455" w:rsidP="0098537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Pr="00364C4C" w:rsidRDefault="00B10455" w:rsidP="0098537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Default="00B10455" w:rsidP="00985370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B10455" w:rsidRDefault="00B10455" w:rsidP="0098537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985370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B10455" w:rsidRDefault="00B10455" w:rsidP="0098537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Default="00B10455" w:rsidP="0098537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Default="00B10455" w:rsidP="0098537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Default="00B10455" w:rsidP="0098537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Default="00B10455" w:rsidP="0098537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Default="00B10455" w:rsidP="0098537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Pr="00364C4C" w:rsidRDefault="00B10455" w:rsidP="00985370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364C4C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Dezvoltarea motricităţii generale prin jocuri de mişcare</w:t>
            </w:r>
          </w:p>
          <w:p w:rsidR="00B10455" w:rsidRPr="00364C4C" w:rsidRDefault="00B10455" w:rsidP="0098537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it-IT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10455" w:rsidRDefault="00B10455" w:rsidP="00985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B10455" w:rsidRDefault="00B10455" w:rsidP="00985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poziţiei corecte a corpului pentru tragere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Priza pe crosă a arcului 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Poziţia degetelor pe coardă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Ridicarea arcului şi armarea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Fix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area şi declanşarea </w:t>
            </w: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Stabilizarea echilibrului</w:t>
            </w: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ezvoltarea motricităţii generale prin jocuri de mişcare</w:t>
            </w:r>
          </w:p>
          <w:p w:rsidR="00B10455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B10455" w:rsidRPr="00520517" w:rsidRDefault="00B10455" w:rsidP="009853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min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B10455" w:rsidRDefault="00B10455" w:rsidP="00C53DFB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B10455" w:rsidRDefault="00B10455" w:rsidP="00C53DFB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B10455" w:rsidRPr="00520517" w:rsidRDefault="00B10455" w:rsidP="00C53DFB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B10455" w:rsidRPr="00520517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9467B8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B10455" w:rsidRPr="00520517" w:rsidRDefault="00B10455" w:rsidP="009467B8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B10455" w:rsidRPr="00520517" w:rsidRDefault="00B10455" w:rsidP="009467B8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9467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9467B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B10455" w:rsidRPr="00520517" w:rsidRDefault="00B10455" w:rsidP="009467B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B10455" w:rsidRPr="00520517" w:rsidRDefault="00B10455" w:rsidP="009467B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B10455" w:rsidRPr="00520517" w:rsidRDefault="00B10455" w:rsidP="009467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>începători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B10455" w:rsidRPr="00520517" w:rsidRDefault="00B10455" w:rsidP="009467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B10455" w:rsidRPr="00520517" w:rsidRDefault="00B10455" w:rsidP="009467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B10455" w:rsidRPr="00520517" w:rsidRDefault="00B10455" w:rsidP="009467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pregătitoare 2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B10455" w:rsidRPr="00520517" w:rsidRDefault="00B10455" w:rsidP="009467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3</w:t>
      </w:r>
    </w:p>
    <w:p w:rsidR="00B10455" w:rsidRPr="00520517" w:rsidRDefault="00B10455" w:rsidP="009467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0" type="#_x0000_t202" style="position:absolute;margin-left:-5.5pt;margin-top:36.8pt;width:493.95pt;height:71.2pt;z-index:251662336">
            <v:textbox style="mso-next-textbox:#_x0000_s1030;mso-fit-shape-to-text:t">
              <w:txbxContent>
                <w:p w:rsidR="00B10455" w:rsidRDefault="00B10455" w:rsidP="009467B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B10455" w:rsidRDefault="00B10455" w:rsidP="009467B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procedeelor de bază</w:t>
                  </w:r>
                </w:p>
                <w:p w:rsidR="00B10455" w:rsidRDefault="00B10455" w:rsidP="009467B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B10455" w:rsidRDefault="00B10455" w:rsidP="009467B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poziţiei de tragere la distanţe scurte</w:t>
                  </w:r>
                </w:p>
                <w:p w:rsidR="00B10455" w:rsidRDefault="00B10455" w:rsidP="009467B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indoor</w:t>
                  </w:r>
                </w:p>
                <w:p w:rsidR="00B10455" w:rsidRPr="00D94BA9" w:rsidRDefault="00B10455" w:rsidP="009467B8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8.11 – 05.12.10</w:t>
      </w:r>
    </w:p>
    <w:p w:rsidR="00B10455" w:rsidRPr="00520517" w:rsidRDefault="00B10455" w:rsidP="009467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1" type="#_x0000_t202" style="position:absolute;margin-left:495pt;margin-top:21.3pt;width:227.75pt;height:71.2pt;z-index:251663360">
            <v:textbox style="mso-next-textbox:#_x0000_s1031;mso-fit-shape-to-text:t">
              <w:txbxContent>
                <w:p w:rsidR="00B10455" w:rsidRPr="007C0F14" w:rsidRDefault="00B10455" w:rsidP="009467B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</w:t>
                  </w: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arc lamelă cu mâner, 8-12 lbs. (cl.I-II)</w:t>
                  </w:r>
                </w:p>
                <w:p w:rsidR="00B10455" w:rsidRPr="007C0F14" w:rsidRDefault="00B10455" w:rsidP="009467B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arc crosă lemn sau plastic (max. 600g.), lame recurbate, 14-18 lbs. (cl. III-IV)</w:t>
                  </w:r>
                </w:p>
                <w:p w:rsidR="00B10455" w:rsidRPr="00D05BB7" w:rsidRDefault="00B10455" w:rsidP="009467B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corzi elastice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, flexori palmari, gyro-twister</w:t>
                  </w:r>
                </w:p>
              </w:txbxContent>
            </v:textbox>
            <w10:wrap type="square"/>
          </v:shape>
        </w:pict>
      </w:r>
    </w:p>
    <w:p w:rsidR="00B10455" w:rsidRDefault="00B10455" w:rsidP="009467B8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10455" w:rsidRPr="00520517" w:rsidRDefault="00B10455" w:rsidP="009467B8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B10455" w:rsidRPr="00520517">
        <w:trPr>
          <w:trHeight w:val="252"/>
        </w:trPr>
        <w:tc>
          <w:tcPr>
            <w:tcW w:w="14410" w:type="dxa"/>
            <w:gridSpan w:val="4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B10455" w:rsidRPr="00520517">
        <w:trPr>
          <w:trHeight w:val="252"/>
        </w:trPr>
        <w:tc>
          <w:tcPr>
            <w:tcW w:w="5412" w:type="dxa"/>
            <w:gridSpan w:val="2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B10455" w:rsidRPr="00520517">
        <w:trPr>
          <w:trHeight w:val="264"/>
        </w:trPr>
        <w:tc>
          <w:tcPr>
            <w:tcW w:w="5412" w:type="dxa"/>
            <w:gridSpan w:val="2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B10455" w:rsidRPr="00985370">
        <w:trPr>
          <w:trHeight w:val="350"/>
        </w:trPr>
        <w:tc>
          <w:tcPr>
            <w:tcW w:w="1834" w:type="dxa"/>
            <w:vAlign w:val="center"/>
          </w:tcPr>
          <w:p w:rsidR="00B10455" w:rsidRPr="00985370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985370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B10455" w:rsidRPr="00985370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B10455" w:rsidRPr="00985370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B10455" w:rsidRPr="00985370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B10455" w:rsidRPr="00985370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B10455" w:rsidRPr="00985370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B10455" w:rsidRPr="00985370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B10455" w:rsidRPr="00985370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B10455" w:rsidRPr="00985370" w:rsidRDefault="00B10455" w:rsidP="005E65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B10455" w:rsidRPr="00985370" w:rsidRDefault="00B10455" w:rsidP="005E65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B10455" w:rsidRPr="00985370" w:rsidRDefault="00B10455" w:rsidP="005E65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B10455" w:rsidRPr="00985370" w:rsidRDefault="00B10455" w:rsidP="005E65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B10455" w:rsidRPr="00985370" w:rsidRDefault="00B10455" w:rsidP="005E65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ezvoltarea capacităţii de bilateralitate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ambidextrie)</w:t>
            </w:r>
          </w:p>
          <w:p w:rsidR="00B10455" w:rsidRPr="00985370" w:rsidRDefault="00B10455" w:rsidP="005E65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B10455" w:rsidRPr="00985370" w:rsidRDefault="00B10455" w:rsidP="0092076E">
            <w:pPr>
              <w:pStyle w:val="LasfarsitulPeparcursul"/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</w:pPr>
            <w:r w:rsidRPr="00985370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B10455" w:rsidRPr="00985370" w:rsidRDefault="00B10455" w:rsidP="0092076E">
            <w:pPr>
              <w:pStyle w:val="LasfarsitulPeparcursul"/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</w:pPr>
            <w:r w:rsidRPr="00985370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B10455" w:rsidRPr="00985370" w:rsidRDefault="00B10455" w:rsidP="009207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2.1 Învăţarea procedeelor tehnice de bază, specifice disciplinei sportive </w:t>
            </w:r>
          </w:p>
        </w:tc>
      </w:tr>
      <w:tr w:rsidR="00B10455" w:rsidRPr="00985370">
        <w:trPr>
          <w:trHeight w:val="542"/>
        </w:trPr>
        <w:tc>
          <w:tcPr>
            <w:tcW w:w="1834" w:type="dxa"/>
            <w:vAlign w:val="center"/>
          </w:tcPr>
          <w:p w:rsidR="00B10455" w:rsidRPr="00985370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985370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B10455" w:rsidRPr="00985370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B10455" w:rsidRPr="00985370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B10455" w:rsidRPr="00985370" w:rsidRDefault="00B10455" w:rsidP="005E65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B10455" w:rsidRPr="00985370" w:rsidRDefault="00B10455" w:rsidP="005E65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asezarea picioarelor, repartizarea egala a greutatii pe ambele picioare</w:t>
            </w:r>
          </w:p>
          <w:p w:rsidR="00B10455" w:rsidRPr="00985370" w:rsidRDefault="00B10455" w:rsidP="005E65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armarea: cu bratele pe orizontala, cotul mainii de coarda in aliniere cu sageata</w:t>
            </w:r>
          </w:p>
          <w:p w:rsidR="00B10455" w:rsidRPr="00985370" w:rsidRDefault="00B10455" w:rsidP="005E65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fixarea: pe reperele anatomice – coarda pe varful nasului, mijlocul barbiei, degetul aratator lipit sub barbie</w:t>
            </w:r>
          </w:p>
          <w:p w:rsidR="00B10455" w:rsidRPr="00985370" w:rsidRDefault="00B10455" w:rsidP="005E65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declansarea: eliberarea simultana a celor trei degete de coarda, in prelungirea sagetii, cu pozitie finala lipita pe baza gatului</w:t>
            </w:r>
          </w:p>
          <w:p w:rsidR="00B10455" w:rsidRPr="00985370" w:rsidRDefault="00B10455" w:rsidP="005E654B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985370" w:rsidRDefault="00B10455" w:rsidP="005E65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B10455" w:rsidRPr="00985370" w:rsidRDefault="00B10455" w:rsidP="005E65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B10455" w:rsidRPr="00985370" w:rsidRDefault="00B10455" w:rsidP="005E654B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B10455" w:rsidRPr="00985370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B10455" w:rsidRPr="00985370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B10455" w:rsidRPr="00985370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B10455" w:rsidRPr="00985370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985370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- executia se raporteaza la elemente tehnice la cerintele tehnicii de baza a categoriei, respectiv se va urmari: aliniere, echilibrarea corpului cu arcul si orientarea spre tinta</w:t>
            </w:r>
          </w:p>
        </w:tc>
      </w:tr>
      <w:tr w:rsidR="00B10455" w:rsidRPr="00985370">
        <w:trPr>
          <w:trHeight w:val="391"/>
        </w:trPr>
        <w:tc>
          <w:tcPr>
            <w:tcW w:w="1834" w:type="dxa"/>
            <w:vAlign w:val="center"/>
          </w:tcPr>
          <w:p w:rsidR="00B10455" w:rsidRPr="00985370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985370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B10455" w:rsidRPr="00985370" w:rsidRDefault="00B10455" w:rsidP="0098537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92CDDC"/>
          </w:tcPr>
          <w:p w:rsidR="00B10455" w:rsidRPr="00985370" w:rsidRDefault="00B10455" w:rsidP="005E654B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92CDDC"/>
          </w:tcPr>
          <w:p w:rsidR="00B10455" w:rsidRPr="00985370" w:rsidRDefault="00B10455" w:rsidP="0098537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10455" w:rsidRPr="00985370">
        <w:trPr>
          <w:trHeight w:val="436"/>
        </w:trPr>
        <w:tc>
          <w:tcPr>
            <w:tcW w:w="1834" w:type="dxa"/>
            <w:vAlign w:val="center"/>
          </w:tcPr>
          <w:p w:rsidR="00B10455" w:rsidRPr="00985370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985370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B10455" w:rsidRPr="00985370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B10455" w:rsidRPr="00985370" w:rsidRDefault="00B10455" w:rsidP="005E65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B10455" w:rsidRPr="00985370" w:rsidRDefault="00B10455" w:rsidP="005E65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B10455" w:rsidRPr="00985370" w:rsidRDefault="00B10455" w:rsidP="005E65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B10455" w:rsidRPr="00985370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</w:t>
            </w:r>
          </w:p>
          <w:p w:rsidR="00B10455" w:rsidRPr="00985370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B10455" w:rsidRPr="00985370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B10455" w:rsidRPr="00985370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985370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985370">
        <w:trPr>
          <w:trHeight w:val="1113"/>
        </w:trPr>
        <w:tc>
          <w:tcPr>
            <w:tcW w:w="1834" w:type="dxa"/>
            <w:vAlign w:val="center"/>
          </w:tcPr>
          <w:p w:rsidR="00B10455" w:rsidRPr="00985370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985370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B10455" w:rsidRPr="00985370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B10455" w:rsidRPr="00985370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B10455" w:rsidRPr="00985370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B10455" w:rsidRPr="00985370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B10455" w:rsidRPr="00985370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10455" w:rsidRPr="00985370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B10455" w:rsidRPr="00985370" w:rsidRDefault="00B10455" w:rsidP="005E65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Însuşirea şi aplicarea mijloacelor şi procedeelor metodice în vederea valorificării potenţialului bio-motric</w:t>
            </w: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tehnico-tactic şi psihic </w:t>
            </w:r>
          </w:p>
          <w:p w:rsidR="00B10455" w:rsidRPr="00985370" w:rsidRDefault="00B10455" w:rsidP="005E65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invatarea regulamentului simplificat de tragere, de comportament in poligon, a actiunilor permise si a celor strict interzise</w:t>
            </w:r>
          </w:p>
          <w:p w:rsidR="00B10455" w:rsidRPr="00985370" w:rsidRDefault="00B10455" w:rsidP="005E65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invatarea partilor componente ale arcului si functiile lor</w:t>
            </w:r>
          </w:p>
        </w:tc>
        <w:tc>
          <w:tcPr>
            <w:tcW w:w="4666" w:type="dxa"/>
            <w:shd w:val="clear" w:color="auto" w:fill="92CDDC"/>
          </w:tcPr>
          <w:p w:rsidR="00B10455" w:rsidRPr="00363F1E" w:rsidRDefault="00B10455" w:rsidP="00985370">
            <w:pPr>
              <w:numPr>
                <w:ilvl w:val="1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B10455" w:rsidRPr="00363F1E" w:rsidRDefault="00B10455" w:rsidP="00985370">
            <w:pPr>
              <w:numPr>
                <w:ilvl w:val="1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B10455" w:rsidRPr="00363F1E" w:rsidRDefault="00B10455" w:rsidP="0098537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B10455" w:rsidRDefault="00B10455" w:rsidP="009467B8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B10455" w:rsidRDefault="00B10455" w:rsidP="009467B8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B10455" w:rsidRPr="00985370" w:rsidRDefault="00B10455" w:rsidP="009467B8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268"/>
        <w:gridCol w:w="3402"/>
        <w:gridCol w:w="3224"/>
        <w:gridCol w:w="1714"/>
      </w:tblGrid>
      <w:tr w:rsidR="00B10455" w:rsidRPr="00520517">
        <w:trPr>
          <w:trHeight w:val="250"/>
        </w:trPr>
        <w:tc>
          <w:tcPr>
            <w:tcW w:w="14402" w:type="dxa"/>
            <w:gridSpan w:val="7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(12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B10455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L1-4-7-10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98537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10455" w:rsidRDefault="00B10455" w:rsidP="0098537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985370" w:rsidRDefault="00B10455" w:rsidP="0098537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10455" w:rsidRDefault="00B10455" w:rsidP="0098537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363F1E" w:rsidRDefault="00B10455" w:rsidP="003B4EDA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10455" w:rsidRPr="00985370" w:rsidRDefault="00B10455" w:rsidP="0098537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520517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sexului</w:t>
            </w:r>
          </w:p>
          <w:p w:rsidR="00B10455" w:rsidRPr="00520517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  <w:vAlign w:val="center"/>
          </w:tcPr>
          <w:p w:rsidR="00B10455" w:rsidRDefault="00B10455" w:rsidP="003B4ED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Învăţarea şi consolidarea procedeelor tehnice de bază, specifice tirului cu arcul </w:t>
            </w: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3B4ED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Pregătire fizică generală</w:t>
            </w:r>
          </w:p>
          <w:p w:rsidR="00B10455" w:rsidRPr="00520517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10455" w:rsidRPr="00520517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Pr="00520517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10455" w:rsidRPr="00520517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10455" w:rsidRPr="00520517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B10455" w:rsidRPr="00520517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armarea: cu bratele pe orizontala, cotul mainii de coarda in aliniere cu sageata</w:t>
            </w:r>
          </w:p>
          <w:p w:rsidR="00B10455" w:rsidRPr="00520517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B10455" w:rsidRPr="00520517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Pr="00520517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B10455" w:rsidRPr="00520517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cu corzi elastice</w:t>
            </w: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picioarelor</w:t>
            </w:r>
          </w:p>
          <w:p w:rsidR="00B10455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B10455" w:rsidRPr="00520517" w:rsidRDefault="00B10455" w:rsidP="003B4E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B10455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B10455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B10455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serii x 10 repetări</w:t>
            </w:r>
          </w:p>
          <w:p w:rsidR="00B10455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2-5-8-11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27365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Învăţarea si consolidarea elementelor tehnice de bază</w:t>
            </w:r>
          </w:p>
          <w:p w:rsidR="00B10455" w:rsidRPr="00520517" w:rsidRDefault="00B10455" w:rsidP="003B4EDA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27365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capacităţii  de </w:t>
            </w:r>
            <w:r w:rsidRPr="00520517">
              <w:rPr>
                <w:i w:val="0"/>
                <w:iCs w:val="0"/>
                <w:sz w:val="20"/>
                <w:szCs w:val="20"/>
              </w:rPr>
              <w:t>efort  specifice tirului cu arcul</w:t>
            </w:r>
          </w:p>
          <w:p w:rsidR="00B10455" w:rsidRPr="00520517" w:rsidRDefault="00B10455" w:rsidP="003B4EDA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Pr="00520517" w:rsidRDefault="00B10455" w:rsidP="0027365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520517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Pr="00520517" w:rsidRDefault="00B10455" w:rsidP="006A33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B10455" w:rsidRDefault="00B10455" w:rsidP="0043253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B10455" w:rsidRPr="00432536" w:rsidRDefault="00B10455" w:rsidP="00432536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B10455" w:rsidRDefault="00B10455" w:rsidP="0043253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B10455" w:rsidRPr="00432536" w:rsidRDefault="00B10455" w:rsidP="00432536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Pr="00432536" w:rsidRDefault="00B10455" w:rsidP="0043253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2736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10455" w:rsidRPr="00520517" w:rsidRDefault="00B10455" w:rsidP="002736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2736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B10455" w:rsidRPr="00520517" w:rsidRDefault="00B10455" w:rsidP="002736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10455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4325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B10455" w:rsidRPr="00520517" w:rsidRDefault="00B10455" w:rsidP="004325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4325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armarea: cu bratele pe orizontala, cotul mainii de coarda in aliniere cu sageata</w:t>
            </w:r>
          </w:p>
          <w:p w:rsidR="00B10455" w:rsidRPr="00520517" w:rsidRDefault="00B10455" w:rsidP="004325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4325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B10455" w:rsidRPr="00520517" w:rsidRDefault="00B10455" w:rsidP="004325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Pr="00520517" w:rsidRDefault="00B10455" w:rsidP="004325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B10455" w:rsidRPr="00520517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2736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panou apropiat,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fără obiectiv valoric</w:t>
            </w:r>
          </w:p>
          <w:p w:rsidR="00B10455" w:rsidRDefault="00B10455" w:rsidP="002736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Tragere pe fond alb, benzi verticale şi orizontale</w:t>
            </w:r>
          </w:p>
          <w:p w:rsidR="00B10455" w:rsidRPr="00520517" w:rsidRDefault="00B10455" w:rsidP="002736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B10455" w:rsidRPr="00520517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43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43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43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43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43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43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43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B10455" w:rsidRDefault="00B10455" w:rsidP="0043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43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43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43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B10455" w:rsidRDefault="00B10455" w:rsidP="0043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43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43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43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43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B10455" w:rsidRDefault="00B10455" w:rsidP="0043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43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10455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3-6-9-12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6A3371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Învăţarea si consolidarea elementelor tehnice de bază</w:t>
            </w:r>
          </w:p>
          <w:p w:rsidR="00B10455" w:rsidRPr="00520517" w:rsidRDefault="00B10455" w:rsidP="006A33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520517" w:rsidRDefault="00B10455" w:rsidP="006A3371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10455" w:rsidRPr="00520517" w:rsidRDefault="00B10455" w:rsidP="006A33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520517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Pr="00520517" w:rsidRDefault="00B10455" w:rsidP="006A33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  <w:vAlign w:val="center"/>
          </w:tcPr>
          <w:p w:rsidR="00B10455" w:rsidRDefault="00B10455" w:rsidP="006A3371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fizică generală</w:t>
            </w:r>
          </w:p>
          <w:p w:rsidR="00B10455" w:rsidRPr="00203300" w:rsidRDefault="00B10455" w:rsidP="006A3371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Pr="00520517" w:rsidRDefault="00B10455" w:rsidP="006A3371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10455" w:rsidRPr="00520517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B10455" w:rsidRPr="00520517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armarea: cu bratele pe orizontala, cotul mainii de coarda in aliniere cu sageata</w:t>
            </w:r>
          </w:p>
          <w:p w:rsidR="00B10455" w:rsidRPr="00520517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B10455" w:rsidRPr="00520517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Pr="00520517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B10455" w:rsidRPr="00520517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panou apropiat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, fără obiectiv valoric</w:t>
            </w:r>
          </w:p>
          <w:p w:rsidR="00B10455" w:rsidRPr="00520517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Tragere pe fond alb, benzi verticale şi orizontale</w:t>
            </w:r>
          </w:p>
          <w:p w:rsidR="00B10455" w:rsidRPr="00520517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cu corzi elastice</w:t>
            </w: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abdominale</w:t>
            </w:r>
          </w:p>
          <w:p w:rsidR="00B10455" w:rsidRPr="00520517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B10455" w:rsidRPr="00520517" w:rsidRDefault="00B10455" w:rsidP="006A33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min.</w:t>
            </w:r>
          </w:p>
          <w:p w:rsidR="00B10455" w:rsidRPr="00520517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10455" w:rsidRPr="00520517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6A3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B10455" w:rsidRPr="00520517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273658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B10455" w:rsidRPr="00520517" w:rsidRDefault="00B10455" w:rsidP="00273658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B10455" w:rsidRPr="00520517" w:rsidRDefault="00B10455" w:rsidP="00273658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2736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2736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B10455" w:rsidRPr="00520517" w:rsidRDefault="00B10455" w:rsidP="002736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B10455" w:rsidRPr="00520517" w:rsidRDefault="00B10455" w:rsidP="002736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B10455" w:rsidRPr="00520517" w:rsidRDefault="00B10455" w:rsidP="002736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>începători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B10455" w:rsidRPr="00520517" w:rsidRDefault="00B10455" w:rsidP="002736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B10455" w:rsidRPr="00520517" w:rsidRDefault="00B10455" w:rsidP="002736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B10455" w:rsidRPr="00520517" w:rsidRDefault="00B10455" w:rsidP="002736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Etapa de </w:t>
      </w:r>
      <w:r>
        <w:rPr>
          <w:rFonts w:ascii="Times New Roman" w:hAnsi="Times New Roman" w:cs="Times New Roman"/>
          <w:b/>
          <w:bCs/>
          <w:sz w:val="20"/>
          <w:szCs w:val="20"/>
        </w:rPr>
        <w:t>pregătire: precompetiţională I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B10455" w:rsidRPr="00520517" w:rsidRDefault="00B10455" w:rsidP="002736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4</w:t>
      </w:r>
    </w:p>
    <w:p w:rsidR="00B10455" w:rsidRPr="00520517" w:rsidRDefault="00B10455" w:rsidP="002736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2" type="#_x0000_t202" style="position:absolute;margin-left:-5.5pt;margin-top:36.8pt;width:493.95pt;height:71.2pt;z-index:251664384">
            <v:textbox style="mso-next-textbox:#_x0000_s1032;mso-fit-shape-to-text:t">
              <w:txbxContent>
                <w:p w:rsidR="00B10455" w:rsidRDefault="00B10455" w:rsidP="0027365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B10455" w:rsidRDefault="00B10455" w:rsidP="0027365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procedeelor de bază</w:t>
                  </w:r>
                </w:p>
                <w:p w:rsidR="00B10455" w:rsidRDefault="00B10455" w:rsidP="0027365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B10455" w:rsidRDefault="00B10455" w:rsidP="0027365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elementelor tehnice de tragere la distanţe scurte</w:t>
                  </w:r>
                </w:p>
                <w:p w:rsidR="00B10455" w:rsidRDefault="00B10455" w:rsidP="0027365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indoor</w:t>
                  </w:r>
                </w:p>
                <w:p w:rsidR="00B10455" w:rsidRPr="00D94BA9" w:rsidRDefault="00B10455" w:rsidP="00273658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6.12.2010 – 09</w:t>
      </w:r>
      <w:r w:rsidRPr="00520517">
        <w:rPr>
          <w:rFonts w:ascii="Times New Roman" w:hAnsi="Times New Roman" w:cs="Times New Roman"/>
          <w:sz w:val="20"/>
          <w:szCs w:val="20"/>
        </w:rPr>
        <w:t>.01.2011</w:t>
      </w:r>
    </w:p>
    <w:p w:rsidR="00B10455" w:rsidRPr="00520517" w:rsidRDefault="00B10455" w:rsidP="002736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3" type="#_x0000_t202" style="position:absolute;margin-left:495pt;margin-top:21.3pt;width:227.75pt;height:71.2pt;z-index:251665408">
            <v:textbox style="mso-next-textbox:#_x0000_s1033;mso-fit-shape-to-text:t">
              <w:txbxContent>
                <w:p w:rsidR="00B10455" w:rsidRDefault="00B10455" w:rsidP="0027365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02D0B">
                    <w:rPr>
                      <w:rFonts w:ascii="Times New Roman" w:hAnsi="Times New Roman" w:cs="Times New Roman"/>
                    </w:rPr>
                    <w:t xml:space="preserve">:  </w:t>
                  </w:r>
                </w:p>
                <w:p w:rsidR="00B10455" w:rsidRPr="00D02D0B" w:rsidRDefault="00B10455" w:rsidP="0027365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 - arc lamelă cu mâner, 8-12 lbs. (cl.I-II)</w:t>
                  </w:r>
                </w:p>
                <w:p w:rsidR="00B10455" w:rsidRPr="00D02D0B" w:rsidRDefault="00B10455" w:rsidP="0027365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arc crosă lemn sau plastic (max. 600g.), lame recurbate, 14-18 lbs. (cl. III-IV)</w:t>
                  </w:r>
                </w:p>
                <w:p w:rsidR="00B10455" w:rsidRPr="00D02D0B" w:rsidRDefault="00B10455" w:rsidP="0027365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B10455" w:rsidRPr="00520517" w:rsidRDefault="00B10455" w:rsidP="00273658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B10455" w:rsidRPr="00520517">
        <w:trPr>
          <w:trHeight w:val="252"/>
        </w:trPr>
        <w:tc>
          <w:tcPr>
            <w:tcW w:w="14410" w:type="dxa"/>
            <w:gridSpan w:val="4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B10455" w:rsidRPr="00520517">
        <w:trPr>
          <w:trHeight w:val="252"/>
        </w:trPr>
        <w:tc>
          <w:tcPr>
            <w:tcW w:w="5412" w:type="dxa"/>
            <w:gridSpan w:val="2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B10455" w:rsidRPr="00520517">
        <w:trPr>
          <w:trHeight w:val="264"/>
        </w:trPr>
        <w:tc>
          <w:tcPr>
            <w:tcW w:w="5412" w:type="dxa"/>
            <w:gridSpan w:val="2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B10455" w:rsidRPr="00520517" w:rsidRDefault="00B10455" w:rsidP="0027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B10455" w:rsidRPr="00DA145D">
        <w:trPr>
          <w:trHeight w:val="350"/>
        </w:trPr>
        <w:tc>
          <w:tcPr>
            <w:tcW w:w="1834" w:type="dxa"/>
            <w:vAlign w:val="center"/>
          </w:tcPr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B10455" w:rsidRPr="00DA145D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B10455" w:rsidRPr="00DA145D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B10455" w:rsidRPr="00DA145D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B10455" w:rsidRPr="00DA145D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B10455" w:rsidRPr="00DA145D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B10455" w:rsidRPr="00DA145D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B10455" w:rsidRPr="00DA145D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B10455" w:rsidRPr="00DA145D" w:rsidRDefault="00B10455" w:rsidP="005E654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B10455" w:rsidRDefault="00B10455" w:rsidP="005E654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capacităţii de bilateralitate (ambidextrie) </w:t>
            </w:r>
          </w:p>
          <w:p w:rsidR="00B10455" w:rsidRPr="00DA145D" w:rsidRDefault="00B10455" w:rsidP="005E654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B10455" w:rsidRDefault="00B10455" w:rsidP="005E654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B10455" w:rsidRPr="00DA145D" w:rsidRDefault="00B10455" w:rsidP="005E654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DA145D">
        <w:trPr>
          <w:trHeight w:val="542"/>
        </w:trPr>
        <w:tc>
          <w:tcPr>
            <w:tcW w:w="1834" w:type="dxa"/>
            <w:vAlign w:val="center"/>
          </w:tcPr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B10455" w:rsidRPr="00DA145D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B10455" w:rsidRPr="00DA145D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B10455" w:rsidRPr="005E654B" w:rsidRDefault="00B10455" w:rsidP="005E654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B10455" w:rsidRPr="00DA145D" w:rsidRDefault="00B10455" w:rsidP="005E654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B10455" w:rsidRDefault="00B10455" w:rsidP="005E654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B10455" w:rsidRPr="005E654B" w:rsidRDefault="00B10455" w:rsidP="005E654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 xml:space="preserve"> 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92CDDC"/>
          </w:tcPr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DA145D">
        <w:trPr>
          <w:trHeight w:val="1421"/>
        </w:trPr>
        <w:tc>
          <w:tcPr>
            <w:tcW w:w="1834" w:type="dxa"/>
            <w:vAlign w:val="center"/>
          </w:tcPr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B10455" w:rsidRPr="00DA145D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B10455" w:rsidRPr="00DA145D" w:rsidRDefault="00B10455" w:rsidP="006A3371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DA145D" w:rsidRDefault="00B10455" w:rsidP="00DA145D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92CDDC"/>
          </w:tcPr>
          <w:p w:rsidR="00B10455" w:rsidRDefault="00B10455" w:rsidP="0027365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iunilor tactice individuale elementare,  specifice tirului cu arcul</w:t>
            </w:r>
          </w:p>
          <w:p w:rsidR="00B10455" w:rsidRDefault="00B10455" w:rsidP="0027365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10455" w:rsidRPr="006A3371" w:rsidRDefault="00B10455" w:rsidP="0027365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B10455" w:rsidRPr="00DA145D" w:rsidRDefault="00B10455" w:rsidP="002736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Însuşirea acţiunilor tactice individuale elementare,  specifice tirului cu arcul</w:t>
            </w:r>
          </w:p>
        </w:tc>
      </w:tr>
      <w:tr w:rsidR="00B10455" w:rsidRPr="00DA145D">
        <w:trPr>
          <w:trHeight w:val="436"/>
        </w:trPr>
        <w:tc>
          <w:tcPr>
            <w:tcW w:w="1834" w:type="dxa"/>
            <w:vAlign w:val="center"/>
          </w:tcPr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B10455" w:rsidRPr="00DA145D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B10455" w:rsidRPr="00DA145D" w:rsidRDefault="00B10455" w:rsidP="006A33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B10455" w:rsidRPr="00DA145D" w:rsidRDefault="00B10455" w:rsidP="006A33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DA145D">
        <w:trPr>
          <w:trHeight w:val="1113"/>
        </w:trPr>
        <w:tc>
          <w:tcPr>
            <w:tcW w:w="1834" w:type="dxa"/>
            <w:vAlign w:val="center"/>
          </w:tcPr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B10455" w:rsidRPr="00DA145D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B10455" w:rsidRPr="00DA145D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B10455" w:rsidRPr="00DA145D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B10455" w:rsidRPr="00DA145D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10455" w:rsidRPr="00DA145D" w:rsidRDefault="00B10455" w:rsidP="002736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B10455" w:rsidRPr="00DA145D" w:rsidRDefault="00B10455" w:rsidP="006A33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regulamentului simplificat de tragere, de comportament in poligon, a actiunilor permise si a celor strict interzise</w:t>
            </w:r>
          </w:p>
          <w:p w:rsidR="00B10455" w:rsidRPr="00DA145D" w:rsidRDefault="00B10455" w:rsidP="006A33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partilor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componente ale arcului si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iile lor</w:t>
            </w:r>
          </w:p>
        </w:tc>
        <w:tc>
          <w:tcPr>
            <w:tcW w:w="4666" w:type="dxa"/>
            <w:shd w:val="clear" w:color="auto" w:fill="92CDDC"/>
          </w:tcPr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10455" w:rsidRPr="00DA145D" w:rsidRDefault="00B10455" w:rsidP="00273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10455" w:rsidRDefault="00B10455" w:rsidP="00273658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395"/>
        <w:gridCol w:w="3402"/>
        <w:gridCol w:w="3224"/>
        <w:gridCol w:w="1714"/>
      </w:tblGrid>
      <w:tr w:rsidR="00B10455" w:rsidRPr="00520517">
        <w:trPr>
          <w:trHeight w:val="250"/>
        </w:trPr>
        <w:tc>
          <w:tcPr>
            <w:tcW w:w="14529" w:type="dxa"/>
            <w:gridSpan w:val="7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(12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B10455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L1-4-7-10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0C5C1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10455" w:rsidRDefault="00B10455" w:rsidP="000C5C1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985370" w:rsidRDefault="00B10455" w:rsidP="000C5C1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10455" w:rsidRDefault="00B10455" w:rsidP="000C5C1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363F1E" w:rsidRDefault="00B10455" w:rsidP="000C5C1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10455" w:rsidRPr="00985370" w:rsidRDefault="00B10455" w:rsidP="000C5C1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0C5C1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Îmbunătăţirea deprinderilor motrice de bază/ utilitar-aplicative necesare practicării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disciplinei sportive</w:t>
            </w:r>
          </w:p>
          <w:p w:rsidR="00B10455" w:rsidRPr="00520517" w:rsidRDefault="00B10455" w:rsidP="000C5C1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Pr="00520517" w:rsidRDefault="00B10455" w:rsidP="000C5C1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  <w:vAlign w:val="center"/>
          </w:tcPr>
          <w:p w:rsidR="00B10455" w:rsidRDefault="00B10455" w:rsidP="000C5C1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onsolidarea procedeelor tehnice de bază, specifice tirului cu arcul </w:t>
            </w: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Pregătire fizică generală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armarea: cu bratele pe orizontala, cotul mainii de coarda in aliniere cu sageata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cu corzi elastice</w:t>
            </w: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picioarelor</w:t>
            </w: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serii x 10 repetări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2-5-8-11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0C5C15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B10455" w:rsidRPr="00520517" w:rsidRDefault="00B10455" w:rsidP="000C5C1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0C5C15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10455" w:rsidRPr="00520517" w:rsidRDefault="00B10455" w:rsidP="000C5C1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Pr="00520517" w:rsidRDefault="00B10455" w:rsidP="000C5C15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0C5C1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Îmbunătăţirea deprinderilor motrice de bază/ utilitar-aplicative necesare practicării disciplinei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sportive</w:t>
            </w:r>
          </w:p>
          <w:p w:rsidR="00B10455" w:rsidRPr="00520517" w:rsidRDefault="00B10455" w:rsidP="000C5C1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Pr="00520517" w:rsidRDefault="00B10455" w:rsidP="000C5C1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B10455" w:rsidRDefault="00B10455" w:rsidP="000C5C1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B10455" w:rsidRPr="00432536" w:rsidRDefault="00B10455" w:rsidP="000C5C1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B10455" w:rsidRDefault="00B10455" w:rsidP="000C5C1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B10455" w:rsidRPr="00432536" w:rsidRDefault="00B10455" w:rsidP="000C5C1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Pr="00432536" w:rsidRDefault="00B10455" w:rsidP="000C5C1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</w:t>
            </w: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panou apropiat,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fără obiectiv valoric</w:t>
            </w:r>
          </w:p>
          <w:p w:rsidR="00B10455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Tragere pe fond alb, benzi verticale şi orizontale</w:t>
            </w:r>
          </w:p>
          <w:p w:rsidR="00B10455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inta cu cercuri</w:t>
            </w:r>
          </w:p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4E5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B10455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3-6-9-12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0C5C15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B10455" w:rsidRPr="00520517" w:rsidRDefault="00B10455" w:rsidP="000C5C1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520517" w:rsidRDefault="00B10455" w:rsidP="000C5C15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capacităţii  de efort  specifice tirului cu arcul</w:t>
            </w:r>
          </w:p>
          <w:p w:rsidR="00B10455" w:rsidRPr="00520517" w:rsidRDefault="00B10455" w:rsidP="000C5C1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0C5C1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Default="00B10455" w:rsidP="004E5448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Default="00B10455" w:rsidP="004E5448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Default="00B10455" w:rsidP="004E5448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520517" w:rsidRDefault="00B10455" w:rsidP="004E5448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  <w:vAlign w:val="center"/>
          </w:tcPr>
          <w:p w:rsidR="00B10455" w:rsidRDefault="00B10455" w:rsidP="000C5C15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F86F2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area tragerii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Pr="00520517" w:rsidRDefault="00B10455" w:rsidP="000C5C15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</w:t>
            </w: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panou apropiat,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fără obiectiv valoric</w:t>
            </w:r>
          </w:p>
          <w:p w:rsidR="00B10455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Tragere pe fond alb, benzi verticale şi orizontale</w:t>
            </w:r>
          </w:p>
          <w:p w:rsidR="00B10455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F86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F20">
              <w:rPr>
                <w:rFonts w:ascii="Times New Roman" w:hAnsi="Times New Roman" w:cs="Times New Roman"/>
                <w:sz w:val="20"/>
                <w:szCs w:val="20"/>
              </w:rPr>
              <w:t>Tragerea la punct</w:t>
            </w:r>
          </w:p>
          <w:p w:rsidR="00B10455" w:rsidRPr="00F86F20" w:rsidRDefault="00B10455" w:rsidP="00F86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F86F20" w:rsidRDefault="00B10455" w:rsidP="00F86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F20">
              <w:rPr>
                <w:rFonts w:ascii="Times New Roman" w:hAnsi="Times New Roman" w:cs="Times New Roman"/>
                <w:sz w:val="20"/>
                <w:szCs w:val="20"/>
              </w:rPr>
              <w:t>Tragerea pe tinta fara obiectiv de scor</w:t>
            </w:r>
          </w:p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F86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</w:tbl>
    <w:p w:rsidR="00B10455" w:rsidRDefault="00B10455" w:rsidP="00273658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B10455" w:rsidRPr="00DA145D" w:rsidRDefault="00B10455" w:rsidP="00273658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B10455" w:rsidRPr="00520517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CB3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D02D0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B10455" w:rsidRPr="00520517" w:rsidRDefault="00B10455" w:rsidP="00D02D0B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B10455" w:rsidRPr="00520517" w:rsidRDefault="00B10455" w:rsidP="00D02D0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D02D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D02D0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B10455" w:rsidRPr="00520517" w:rsidRDefault="00B10455" w:rsidP="00D02D0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B10455" w:rsidRPr="00520517" w:rsidRDefault="00B10455" w:rsidP="00D02D0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B10455" w:rsidRPr="00520517" w:rsidRDefault="00B10455" w:rsidP="00D02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>începători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B10455" w:rsidRPr="00520517" w:rsidRDefault="00B10455" w:rsidP="00D02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B10455" w:rsidRPr="00520517" w:rsidRDefault="00B10455" w:rsidP="00D02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B10455" w:rsidRPr="00520517" w:rsidRDefault="00B10455" w:rsidP="00D02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precompetiţională II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B10455" w:rsidRPr="00520517" w:rsidRDefault="00B10455" w:rsidP="00D02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5</w:t>
      </w:r>
    </w:p>
    <w:p w:rsidR="00B10455" w:rsidRPr="00520517" w:rsidRDefault="00B10455" w:rsidP="00D02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4" type="#_x0000_t202" style="position:absolute;margin-left:-5.5pt;margin-top:36.8pt;width:493.95pt;height:71.2pt;z-index:251666432">
            <v:textbox style="mso-next-textbox:#_x0000_s1034;mso-fit-shape-to-text:t">
              <w:txbxContent>
                <w:p w:rsidR="00B10455" w:rsidRDefault="00B10455" w:rsidP="00D02D0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B10455" w:rsidRDefault="00B10455" w:rsidP="00D02D0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procedeelor de bază</w:t>
                  </w:r>
                </w:p>
                <w:p w:rsidR="00B10455" w:rsidRDefault="00B10455" w:rsidP="00D02D0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B10455" w:rsidRDefault="00B10455" w:rsidP="00D02D0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elementelor tehnice de tragere la distanţe scurte</w:t>
                  </w:r>
                </w:p>
                <w:p w:rsidR="00B10455" w:rsidRDefault="00B10455" w:rsidP="00D02D0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indoor</w:t>
                  </w:r>
                </w:p>
                <w:p w:rsidR="00B10455" w:rsidRPr="00D94BA9" w:rsidRDefault="00B10455" w:rsidP="00D02D0B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10</w:t>
      </w:r>
      <w:r w:rsidRPr="00520517">
        <w:rPr>
          <w:rFonts w:ascii="Times New Roman" w:hAnsi="Times New Roman" w:cs="Times New Roman"/>
          <w:sz w:val="20"/>
          <w:szCs w:val="20"/>
        </w:rPr>
        <w:t>.01 – 6.02.2011</w:t>
      </w:r>
    </w:p>
    <w:p w:rsidR="00B10455" w:rsidRPr="00520517" w:rsidRDefault="00B10455" w:rsidP="00D02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5" type="#_x0000_t202" style="position:absolute;margin-left:495pt;margin-top:21.3pt;width:227.75pt;height:71.2pt;z-index:251667456">
            <v:textbox style="mso-next-textbox:#_x0000_s1035;mso-fit-shape-to-text:t">
              <w:txbxContent>
                <w:p w:rsidR="00B10455" w:rsidRPr="00D02D0B" w:rsidRDefault="00B10455" w:rsidP="00D02D0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02D0B">
                    <w:rPr>
                      <w:rFonts w:ascii="Times New Roman" w:hAnsi="Times New Roman" w:cs="Times New Roman"/>
                    </w:rPr>
                    <w:t>:   - arc lamelă cu mâner, 8-12 lbs. (cl.I-II)</w:t>
                  </w:r>
                </w:p>
                <w:p w:rsidR="00B10455" w:rsidRPr="00D02D0B" w:rsidRDefault="00B10455" w:rsidP="00D02D0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arc crosă lemn sau plastic (max. 600g.), lame recurbate, 14-18 lbs. (cl. III-IV)</w:t>
                  </w:r>
                </w:p>
                <w:p w:rsidR="00B10455" w:rsidRPr="00D02D0B" w:rsidRDefault="00B10455" w:rsidP="00D02D0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B10455" w:rsidRPr="00520517" w:rsidRDefault="00B10455" w:rsidP="00D02D0B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B10455" w:rsidRPr="00520517">
        <w:trPr>
          <w:trHeight w:val="252"/>
        </w:trPr>
        <w:tc>
          <w:tcPr>
            <w:tcW w:w="14410" w:type="dxa"/>
            <w:gridSpan w:val="4"/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B10455" w:rsidRPr="00520517">
        <w:trPr>
          <w:trHeight w:val="252"/>
        </w:trPr>
        <w:tc>
          <w:tcPr>
            <w:tcW w:w="5412" w:type="dxa"/>
            <w:gridSpan w:val="2"/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B10455" w:rsidRPr="00520517">
        <w:trPr>
          <w:trHeight w:val="264"/>
        </w:trPr>
        <w:tc>
          <w:tcPr>
            <w:tcW w:w="5412" w:type="dxa"/>
            <w:gridSpan w:val="2"/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B10455" w:rsidRPr="004E5448">
        <w:trPr>
          <w:trHeight w:val="350"/>
        </w:trPr>
        <w:tc>
          <w:tcPr>
            <w:tcW w:w="1834" w:type="dxa"/>
            <w:vAlign w:val="center"/>
          </w:tcPr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B10455" w:rsidRPr="004E5448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B10455" w:rsidRPr="004E5448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B10455" w:rsidRPr="004E5448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B10455" w:rsidRPr="004E5448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B10455" w:rsidRPr="004E5448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B10455" w:rsidRPr="004E5448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B10455" w:rsidRPr="004E5448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B10455" w:rsidRPr="004E5448" w:rsidRDefault="00B10455" w:rsidP="004E544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B10455" w:rsidRPr="004E5448" w:rsidRDefault="00B10455" w:rsidP="004E544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B10455" w:rsidRPr="004E5448" w:rsidRDefault="00B10455" w:rsidP="004E544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B10455" w:rsidRPr="004E5448" w:rsidRDefault="00B10455" w:rsidP="004E544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B10455" w:rsidRPr="004E5448" w:rsidRDefault="00B10455" w:rsidP="004E544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B10455" w:rsidRPr="004E5448" w:rsidRDefault="00B10455" w:rsidP="009207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B10455" w:rsidRPr="004E5448" w:rsidRDefault="00B10455" w:rsidP="009207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B10455" w:rsidRPr="004E5448" w:rsidRDefault="00B10455" w:rsidP="009207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4E5448">
        <w:trPr>
          <w:trHeight w:val="542"/>
        </w:trPr>
        <w:tc>
          <w:tcPr>
            <w:tcW w:w="1834" w:type="dxa"/>
            <w:vAlign w:val="center"/>
          </w:tcPr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B10455" w:rsidRPr="004E5448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B10455" w:rsidRPr="004E5448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B10455" w:rsidRPr="004E5448" w:rsidRDefault="00B10455" w:rsidP="004E544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onsolidarea procedeelor tehnice de bază, specifice tirului cu arcul şi aplicarea lor cu  eficienţă  în competiţiile sportive</w:t>
            </w:r>
          </w:p>
          <w:p w:rsidR="00B10455" w:rsidRPr="004E5448" w:rsidRDefault="00B10455" w:rsidP="004E5448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4E5448" w:rsidRDefault="00B10455" w:rsidP="004E544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B10455" w:rsidRDefault="00B10455" w:rsidP="004E544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B10455" w:rsidRPr="004E5448" w:rsidRDefault="00B10455" w:rsidP="004E544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92CDDC"/>
          </w:tcPr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4E5448">
        <w:trPr>
          <w:trHeight w:val="1421"/>
        </w:trPr>
        <w:tc>
          <w:tcPr>
            <w:tcW w:w="1834" w:type="dxa"/>
            <w:vAlign w:val="center"/>
          </w:tcPr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B10455" w:rsidRPr="004E5448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B10455" w:rsidRPr="004E5448" w:rsidRDefault="00B10455" w:rsidP="004E5448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92CDDC"/>
          </w:tcPr>
          <w:p w:rsidR="00B10455" w:rsidRPr="004E5448" w:rsidRDefault="00B10455" w:rsidP="004E544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10455" w:rsidRDefault="00B10455" w:rsidP="004E544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B10455" w:rsidRPr="004E5448" w:rsidRDefault="00B10455" w:rsidP="004E544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elemente 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de referinta impuse de nivelul performantial standard al varstei</w:t>
            </w:r>
          </w:p>
          <w:p w:rsidR="00B10455" w:rsidRPr="004E5448" w:rsidRDefault="00B10455" w:rsidP="004E544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  <w:p w:rsidR="00B10455" w:rsidRPr="004E5448" w:rsidRDefault="00B10455" w:rsidP="004E5448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B10455" w:rsidRPr="004E5448" w:rsidRDefault="00B10455" w:rsidP="004E544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Însuşirea şi consolidarea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tirului cu arcul şi aplicarea lor cu  eficienţă  în competiţiile sportive</w:t>
            </w:r>
          </w:p>
        </w:tc>
      </w:tr>
      <w:tr w:rsidR="00B10455" w:rsidRPr="004E5448">
        <w:trPr>
          <w:trHeight w:val="436"/>
        </w:trPr>
        <w:tc>
          <w:tcPr>
            <w:tcW w:w="1834" w:type="dxa"/>
            <w:vAlign w:val="center"/>
          </w:tcPr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B10455" w:rsidRPr="004E5448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B10455" w:rsidRPr="004E5448" w:rsidRDefault="00B10455" w:rsidP="004E544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B10455" w:rsidRPr="004E5448" w:rsidRDefault="00B10455" w:rsidP="004E544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B10455" w:rsidRPr="004E5448" w:rsidRDefault="00B10455" w:rsidP="004E544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4E5448">
        <w:trPr>
          <w:trHeight w:val="1113"/>
        </w:trPr>
        <w:tc>
          <w:tcPr>
            <w:tcW w:w="1834" w:type="dxa"/>
            <w:vAlign w:val="center"/>
          </w:tcPr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B10455" w:rsidRPr="004E5448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B10455" w:rsidRPr="004E5448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B10455" w:rsidRPr="004E5448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B10455" w:rsidRPr="004E5448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10455" w:rsidRPr="004E5448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B10455" w:rsidRPr="004E5448" w:rsidRDefault="00B10455" w:rsidP="004E544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invatarea regulamentului simplificat de tragere, de comportament in poligon, a actiunilor permise si a celor strict interzise</w:t>
            </w:r>
          </w:p>
          <w:p w:rsidR="00B10455" w:rsidRDefault="00B10455" w:rsidP="004E544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invatarea partilor componente ale arcului si functiile lor</w:t>
            </w:r>
          </w:p>
          <w:p w:rsidR="00B10455" w:rsidRPr="004E5448" w:rsidRDefault="00B10455" w:rsidP="004E544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cerinte minimale din regulament si dotarea arcului cu accesorii minimale</w:t>
            </w:r>
          </w:p>
        </w:tc>
        <w:tc>
          <w:tcPr>
            <w:tcW w:w="4666" w:type="dxa"/>
            <w:shd w:val="clear" w:color="auto" w:fill="92CDDC"/>
          </w:tcPr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10455" w:rsidRPr="004E5448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10455" w:rsidRDefault="00B10455" w:rsidP="00D02D0B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395"/>
        <w:gridCol w:w="2956"/>
        <w:gridCol w:w="3670"/>
        <w:gridCol w:w="1714"/>
      </w:tblGrid>
      <w:tr w:rsidR="00B10455" w:rsidRPr="00520517">
        <w:trPr>
          <w:trHeight w:val="250"/>
        </w:trPr>
        <w:tc>
          <w:tcPr>
            <w:tcW w:w="14529" w:type="dxa"/>
            <w:gridSpan w:val="7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(12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B10455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2956" w:type="dxa"/>
            <w:vAlign w:val="center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670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2956" w:type="dxa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L1-3-4-6-7-9-10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0C5C1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10455" w:rsidRDefault="00B10455" w:rsidP="000C5C1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985370" w:rsidRDefault="00B10455" w:rsidP="000C5C1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10455" w:rsidRDefault="00B10455" w:rsidP="000C5C1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985370" w:rsidRDefault="00B10455" w:rsidP="00F47C71">
            <w:pPr>
              <w:spacing w:after="0" w:line="240" w:lineRule="auto"/>
              <w:ind w:left="22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0C5C1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520517" w:rsidRDefault="00B10455" w:rsidP="000C5C1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Pr="00520517" w:rsidRDefault="00B10455" w:rsidP="000C5C1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2956" w:type="dxa"/>
          </w:tcPr>
          <w:p w:rsidR="00B10455" w:rsidRDefault="00B10455" w:rsidP="004F2AD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Pr="004F2AD8" w:rsidRDefault="00B10455" w:rsidP="004F2AD8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area tragerii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Pr="00F47C71" w:rsidRDefault="00B10455" w:rsidP="004F2AD8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Pregătire fizică generală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</w:t>
            </w: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panou apropiat,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fără obiectiv valoric</w:t>
            </w:r>
          </w:p>
          <w:p w:rsidR="00B10455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F20">
              <w:rPr>
                <w:rFonts w:ascii="Times New Roman" w:hAnsi="Times New Roman" w:cs="Times New Roman"/>
                <w:sz w:val="20"/>
                <w:szCs w:val="20"/>
              </w:rPr>
              <w:t>Tragerea la punct</w:t>
            </w:r>
          </w:p>
          <w:p w:rsidR="00B10455" w:rsidRPr="00F86F20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F20">
              <w:rPr>
                <w:rFonts w:ascii="Times New Roman" w:hAnsi="Times New Roman" w:cs="Times New Roman"/>
                <w:sz w:val="20"/>
                <w:szCs w:val="20"/>
              </w:rPr>
              <w:t>Tragerea pe tinta fara obiectiv de scor</w:t>
            </w:r>
          </w:p>
          <w:p w:rsidR="00B10455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F86F20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Tragerea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cu obiectiv cifric</w:t>
            </w:r>
          </w:p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picioarelor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5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2-5-8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0C5C15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B10455" w:rsidRPr="00520517" w:rsidRDefault="00B10455" w:rsidP="000C5C1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0C5C15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10455" w:rsidRPr="00520517" w:rsidRDefault="00B10455" w:rsidP="000C5C1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Pr="00520517" w:rsidRDefault="00B10455" w:rsidP="000C5C15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10455" w:rsidRDefault="00B10455" w:rsidP="000C5C1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portive</w:t>
            </w:r>
          </w:p>
          <w:p w:rsidR="00B10455" w:rsidRPr="00520517" w:rsidRDefault="00B10455" w:rsidP="00F47C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520517" w:rsidRDefault="00B10455" w:rsidP="000C5C1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Pr="00520517" w:rsidRDefault="00B10455" w:rsidP="000C5C1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956" w:type="dxa"/>
          </w:tcPr>
          <w:p w:rsidR="00B10455" w:rsidRDefault="00B10455" w:rsidP="000C5C1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A236C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 tehnicii de tragere</w:t>
            </w:r>
          </w:p>
          <w:p w:rsidR="00B10455" w:rsidRDefault="00B10455" w:rsidP="00A236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A236C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fizică specifică</w:t>
            </w:r>
          </w:p>
          <w:p w:rsidR="00B10455" w:rsidRPr="00432536" w:rsidRDefault="00B10455" w:rsidP="000C5C1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B10455" w:rsidRPr="00432536" w:rsidRDefault="00B10455" w:rsidP="000C5C1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F47C7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  <w:p w:rsidR="00B10455" w:rsidRDefault="00B10455" w:rsidP="00F47C71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B10455" w:rsidRDefault="00B10455" w:rsidP="00F47C71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B10455" w:rsidRDefault="00B10455" w:rsidP="00F47C71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B10455" w:rsidRDefault="00B10455" w:rsidP="00F47C71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B10455" w:rsidRPr="00F47C71" w:rsidRDefault="00B10455" w:rsidP="00F47C7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C71">
              <w:rPr>
                <w:rFonts w:ascii="Times New Roman" w:hAnsi="Times New Roman" w:cs="Times New Roman"/>
                <w:sz w:val="20"/>
                <w:szCs w:val="20"/>
              </w:rPr>
              <w:t>Dezvoltarea motricităţii generale prin jocuri de mişcare</w:t>
            </w:r>
          </w:p>
        </w:tc>
        <w:tc>
          <w:tcPr>
            <w:tcW w:w="3670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F47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10455" w:rsidRPr="00520517" w:rsidRDefault="00B10455" w:rsidP="00F47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F47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F47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F47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B10455" w:rsidRPr="00A236CA" w:rsidRDefault="00B10455" w:rsidP="00A236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 xml:space="preserve"> tehnicii de tragere prin exercitii fara arc (simulari – cu sau fara corzi elastice)</w:t>
            </w:r>
          </w:p>
          <w:p w:rsidR="00B10455" w:rsidRDefault="00B10455" w:rsidP="00A236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A236CA" w:rsidRDefault="00B10455" w:rsidP="00A236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B10455" w:rsidRPr="00A236CA" w:rsidRDefault="00B10455" w:rsidP="00A236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B10455" w:rsidRPr="00A236CA" w:rsidRDefault="00B10455" w:rsidP="00A236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B10455" w:rsidRPr="00A236CA" w:rsidRDefault="00B10455" w:rsidP="00A236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B10455" w:rsidRPr="00A236CA" w:rsidRDefault="00B10455" w:rsidP="00A236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B10455" w:rsidRPr="00A236CA" w:rsidRDefault="00B10455" w:rsidP="00A236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B10455" w:rsidRPr="00A236CA" w:rsidRDefault="00B10455" w:rsidP="00A236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B10455" w:rsidRPr="00A236CA" w:rsidRDefault="00B10455" w:rsidP="00A236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B10455" w:rsidRPr="00A236CA" w:rsidRDefault="00B10455" w:rsidP="00A236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B10455" w:rsidRPr="00A236CA" w:rsidRDefault="00B10455" w:rsidP="00A236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B10455" w:rsidRPr="00A236CA" w:rsidRDefault="00B10455" w:rsidP="00A236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B10455" w:rsidRDefault="00B10455" w:rsidP="00F47C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F47C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Jocuri de mi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care</w:t>
            </w:r>
          </w:p>
          <w:p w:rsidR="00B10455" w:rsidRPr="00520517" w:rsidRDefault="00B10455" w:rsidP="00F47C71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F47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10455" w:rsidRPr="00520517" w:rsidRDefault="00B10455" w:rsidP="00F47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F47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F47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F47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F47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10455" w:rsidRPr="00520517" w:rsidRDefault="00B10455" w:rsidP="00F47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F47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F47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F47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B10455" w:rsidRDefault="00B10455" w:rsidP="00F47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F47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F47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F47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B10455" w:rsidRPr="00520517" w:rsidRDefault="00B10455" w:rsidP="00F47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A23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B10455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11-12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0C5C15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B10455" w:rsidRPr="00520517" w:rsidRDefault="00B10455" w:rsidP="000C5C1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520517" w:rsidRDefault="00B10455" w:rsidP="00A236C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10455" w:rsidRDefault="00B10455" w:rsidP="004F2AD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Aplicarea, în întreceri şi concursuri sportive, a potenţialului motric şi tehnico-tactic dobândit</w:t>
            </w:r>
          </w:p>
          <w:p w:rsidR="00B10455" w:rsidRPr="004F2AD8" w:rsidRDefault="00B10455" w:rsidP="004F2AD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4F2AD8" w:rsidRDefault="00B10455" w:rsidP="004F2AD8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B10455" w:rsidRPr="004F2AD8" w:rsidRDefault="00B10455" w:rsidP="004F2AD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6" w:type="dxa"/>
            <w:vAlign w:val="center"/>
          </w:tcPr>
          <w:p w:rsidR="00B10455" w:rsidRDefault="00B10455" w:rsidP="001C427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10455" w:rsidRPr="004E5448" w:rsidRDefault="00B10455" w:rsidP="001C427B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C427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B10455" w:rsidRDefault="00B10455" w:rsidP="001C427B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C427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B10455" w:rsidRPr="001C427B" w:rsidRDefault="00B10455" w:rsidP="001C427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1C427B" w:rsidRDefault="00B10455" w:rsidP="001C427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Pr="00520517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B10455" w:rsidRPr="00520517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B10455" w:rsidRDefault="00B10455" w:rsidP="004F2AD8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B10455" w:rsidRDefault="00B10455" w:rsidP="004F2AD8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B10455" w:rsidRDefault="00B10455" w:rsidP="004F2AD8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1x10 m</w:t>
            </w:r>
          </w:p>
          <w:p w:rsidR="00B10455" w:rsidRDefault="00B10455" w:rsidP="004F2AD8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B10455" w:rsidRDefault="00B10455" w:rsidP="004F2AD8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1x10</w:t>
            </w:r>
          </w:p>
          <w:p w:rsidR="00B10455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4F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B10455" w:rsidRDefault="00B10455" w:rsidP="00D02D0B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B10455" w:rsidRDefault="00B10455" w:rsidP="00D02D0B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B10455" w:rsidRPr="00520517" w:rsidRDefault="00B10455" w:rsidP="00D02D0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B10455" w:rsidRPr="00520517" w:rsidRDefault="00B10455" w:rsidP="00D02D0B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B10455" w:rsidRPr="00520517" w:rsidRDefault="00B10455" w:rsidP="00D02D0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D02D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D02D0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B10455" w:rsidRPr="00520517" w:rsidRDefault="00B10455" w:rsidP="00D02D0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B10455" w:rsidRPr="00520517" w:rsidRDefault="00B10455" w:rsidP="00D02D0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B10455" w:rsidRPr="00520517" w:rsidRDefault="00B10455" w:rsidP="00D02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>începători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B10455" w:rsidRPr="00520517" w:rsidRDefault="00B10455" w:rsidP="00D02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B10455" w:rsidRPr="00520517" w:rsidRDefault="00B10455" w:rsidP="00D02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B10455" w:rsidRPr="00520517" w:rsidRDefault="00B10455" w:rsidP="00D02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</w:t>
      </w:r>
      <w:r>
        <w:rPr>
          <w:rFonts w:ascii="Times New Roman" w:hAnsi="Times New Roman" w:cs="Times New Roman"/>
          <w:b/>
          <w:bCs/>
          <w:sz w:val="20"/>
          <w:szCs w:val="20"/>
        </w:rPr>
        <w:t>a de pregătire: competiţională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B10455" w:rsidRPr="00520517" w:rsidRDefault="00B10455" w:rsidP="00D02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6</w:t>
      </w:r>
    </w:p>
    <w:p w:rsidR="00B10455" w:rsidRPr="00520517" w:rsidRDefault="00B10455" w:rsidP="00D02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6" type="#_x0000_t202" style="position:absolute;margin-left:-5.5pt;margin-top:36.8pt;width:493.95pt;height:71.2pt;z-index:251668480">
            <v:textbox style="mso-next-textbox:#_x0000_s1036;mso-fit-shape-to-text:t">
              <w:txbxContent>
                <w:p w:rsidR="00B10455" w:rsidRDefault="00B10455" w:rsidP="00D02D0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B10455" w:rsidRDefault="00B10455" w:rsidP="00D02D0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consolidarea procedeelor tehnice şi a acţiunilor tactice însuşite </w:t>
                  </w:r>
                </w:p>
                <w:p w:rsidR="00B10455" w:rsidRDefault="00B10455" w:rsidP="00D02D0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specifice</w:t>
                  </w:r>
                </w:p>
                <w:p w:rsidR="00B10455" w:rsidRDefault="00B10455" w:rsidP="00D02D0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elementelor tehnice de tragere pe distanţa de concurs</w:t>
                  </w:r>
                </w:p>
                <w:p w:rsidR="00B10455" w:rsidRDefault="00B10455" w:rsidP="00D02D0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indoor</w:t>
                  </w:r>
                </w:p>
                <w:p w:rsidR="00B10455" w:rsidRDefault="00B10455" w:rsidP="00D02D0B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  <w:p w:rsidR="00B10455" w:rsidRDefault="00B10455" w:rsidP="00D02D0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93B82">
                    <w:rPr>
                      <w:rFonts w:ascii="Times New Roman" w:hAnsi="Times New Roman" w:cs="Times New Roman"/>
                    </w:rPr>
                    <w:t>- cultivarea dorinţei de afirmare în concurs</w:t>
                  </w:r>
                </w:p>
                <w:p w:rsidR="00B10455" w:rsidRDefault="00B10455" w:rsidP="00393B82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a 150 puncte la distanţa 10 m., pe ţinta de 80 cm.</w:t>
                  </w:r>
                </w:p>
                <w:p w:rsidR="00B10455" w:rsidRPr="00393B82" w:rsidRDefault="00B10455" w:rsidP="00D02D0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07.02 – 6.03.2011</w:t>
      </w:r>
    </w:p>
    <w:p w:rsidR="00B10455" w:rsidRPr="00520517" w:rsidRDefault="00B10455" w:rsidP="00D02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7" type="#_x0000_t202" style="position:absolute;margin-left:495pt;margin-top:21.3pt;width:227.75pt;height:71.2pt;z-index:251669504">
            <v:textbox style="mso-next-textbox:#_x0000_s1037;mso-fit-shape-to-text:t">
              <w:txbxContent>
                <w:p w:rsidR="00B10455" w:rsidRPr="00D02D0B" w:rsidRDefault="00B10455" w:rsidP="00D02D0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02D0B">
                    <w:rPr>
                      <w:rFonts w:ascii="Times New Roman" w:hAnsi="Times New Roman" w:cs="Times New Roman"/>
                    </w:rPr>
                    <w:t>:   - arc lamelă cu mâner, 8-12 lbs. (cl.I-II)</w:t>
                  </w:r>
                </w:p>
                <w:p w:rsidR="00B10455" w:rsidRPr="00D02D0B" w:rsidRDefault="00B10455" w:rsidP="00D02D0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arc crosă lemn sau plastic (max. 600g.), lame recurbate, 14-18 lbs. (cl. III-IV)</w:t>
                  </w:r>
                </w:p>
                <w:p w:rsidR="00B10455" w:rsidRPr="00D02D0B" w:rsidRDefault="00B10455" w:rsidP="00D02D0B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B10455" w:rsidRDefault="00B10455" w:rsidP="00D02D0B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10455" w:rsidRDefault="00B10455" w:rsidP="00D02D0B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10455" w:rsidRDefault="00B10455" w:rsidP="00D02D0B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B10455" w:rsidRPr="00520517">
        <w:trPr>
          <w:trHeight w:val="252"/>
        </w:trPr>
        <w:tc>
          <w:tcPr>
            <w:tcW w:w="14410" w:type="dxa"/>
            <w:gridSpan w:val="4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B10455" w:rsidRPr="00520517">
        <w:trPr>
          <w:trHeight w:val="252"/>
        </w:trPr>
        <w:tc>
          <w:tcPr>
            <w:tcW w:w="5412" w:type="dxa"/>
            <w:gridSpan w:val="2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B10455" w:rsidRPr="00520517">
        <w:trPr>
          <w:trHeight w:val="264"/>
        </w:trPr>
        <w:tc>
          <w:tcPr>
            <w:tcW w:w="5412" w:type="dxa"/>
            <w:gridSpan w:val="2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B10455" w:rsidRPr="004E5448">
        <w:trPr>
          <w:trHeight w:val="350"/>
        </w:trPr>
        <w:tc>
          <w:tcPr>
            <w:tcW w:w="1834" w:type="dxa"/>
            <w:vAlign w:val="center"/>
          </w:tcPr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4E5448">
        <w:trPr>
          <w:trHeight w:val="542"/>
        </w:trPr>
        <w:tc>
          <w:tcPr>
            <w:tcW w:w="1834" w:type="dxa"/>
            <w:vAlign w:val="center"/>
          </w:tcPr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onsolidarea procedeelor tehnice de bază, specifice tirului cu arcul şi aplicarea lor cu  eficienţă  în competiţiile sportive</w:t>
            </w:r>
          </w:p>
          <w:p w:rsidR="00B10455" w:rsidRPr="004E5448" w:rsidRDefault="00B10455" w:rsidP="000C5C15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B10455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92CDDC"/>
          </w:tcPr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4E5448">
        <w:trPr>
          <w:trHeight w:val="1421"/>
        </w:trPr>
        <w:tc>
          <w:tcPr>
            <w:tcW w:w="1834" w:type="dxa"/>
            <w:vAlign w:val="center"/>
          </w:tcPr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B10455" w:rsidRPr="004E5448" w:rsidRDefault="00B10455" w:rsidP="000C5C15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92CDDC"/>
          </w:tcPr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10455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elemente 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de referinta impuse de nivelul performantial standard al varstei</w:t>
            </w:r>
          </w:p>
          <w:p w:rsidR="00B10455" w:rsidRPr="004E5448" w:rsidRDefault="00B10455" w:rsidP="00A8599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4666" w:type="dxa"/>
            <w:shd w:val="clear" w:color="auto" w:fill="92CDDC"/>
          </w:tcPr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Însuşirea şi consolidarea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tirului cu arcul şi aplicarea lor cu  eficienţă  în competiţiile sportive</w:t>
            </w:r>
          </w:p>
        </w:tc>
      </w:tr>
      <w:tr w:rsidR="00B10455" w:rsidRPr="004E5448">
        <w:trPr>
          <w:trHeight w:val="436"/>
        </w:trPr>
        <w:tc>
          <w:tcPr>
            <w:tcW w:w="1834" w:type="dxa"/>
            <w:vAlign w:val="center"/>
          </w:tcPr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B10455" w:rsidRPr="004E5448" w:rsidRDefault="00B10455" w:rsidP="00A859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</w:tc>
      </w:tr>
      <w:tr w:rsidR="00B10455" w:rsidRPr="004E5448">
        <w:trPr>
          <w:trHeight w:val="1113"/>
        </w:trPr>
        <w:tc>
          <w:tcPr>
            <w:tcW w:w="1834" w:type="dxa"/>
            <w:vAlign w:val="center"/>
          </w:tcPr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invatarea regulamentului simplificat de tragere, de comportament in poligon, a actiunilor permise si a celor strict interzise</w:t>
            </w:r>
          </w:p>
          <w:p w:rsidR="00B10455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invatarea partilor componente ale arcului si functiile lor</w:t>
            </w:r>
          </w:p>
          <w:p w:rsidR="00B10455" w:rsidRPr="004E5448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cerinte minimale din regulament si dotarea arcului cu accesorii minimale</w:t>
            </w:r>
          </w:p>
        </w:tc>
        <w:tc>
          <w:tcPr>
            <w:tcW w:w="4666" w:type="dxa"/>
            <w:shd w:val="clear" w:color="auto" w:fill="92CDDC"/>
          </w:tcPr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10455" w:rsidRPr="004E5448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10455" w:rsidRDefault="00B10455" w:rsidP="00D02D0B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10455" w:rsidRDefault="00B10455" w:rsidP="00D02D0B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01"/>
        <w:gridCol w:w="594"/>
        <w:gridCol w:w="1638"/>
        <w:gridCol w:w="2410"/>
        <w:gridCol w:w="2551"/>
        <w:gridCol w:w="4521"/>
        <w:gridCol w:w="1714"/>
      </w:tblGrid>
      <w:tr w:rsidR="00B10455" w:rsidRPr="00520517">
        <w:trPr>
          <w:trHeight w:val="250"/>
        </w:trPr>
        <w:tc>
          <w:tcPr>
            <w:tcW w:w="14529" w:type="dxa"/>
            <w:gridSpan w:val="7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(12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B10455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2551" w:type="dxa"/>
            <w:vAlign w:val="center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4521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2551" w:type="dxa"/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4521" w:type="dxa"/>
            <w:tcBorders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L1-3-4-6-7-9-10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0C5C1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10455" w:rsidRDefault="00B10455" w:rsidP="000C5C1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985370" w:rsidRDefault="00B10455" w:rsidP="000C5C1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10455" w:rsidRDefault="00B10455" w:rsidP="000C5C1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985370" w:rsidRDefault="00B10455" w:rsidP="000C5C15">
            <w:pPr>
              <w:spacing w:after="0" w:line="240" w:lineRule="auto"/>
              <w:ind w:left="22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B10455" w:rsidRDefault="00B10455" w:rsidP="00A8599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520517" w:rsidRDefault="00B10455" w:rsidP="00A8599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520517" w:rsidRDefault="00B10455" w:rsidP="00A8599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Default="00B10455" w:rsidP="00A8599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520517" w:rsidRDefault="00B10455" w:rsidP="00A8599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2551" w:type="dxa"/>
          </w:tcPr>
          <w:p w:rsidR="00B10455" w:rsidRDefault="00B10455" w:rsidP="000C5C15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Pr="004F2AD8" w:rsidRDefault="00B10455" w:rsidP="000C5C15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Pr="00F47C71" w:rsidRDefault="00B10455" w:rsidP="000C5C1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Pregătire fizică generală</w:t>
            </w:r>
          </w:p>
        </w:tc>
        <w:tc>
          <w:tcPr>
            <w:tcW w:w="4521" w:type="dxa"/>
            <w:tcBorders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</w:t>
            </w: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panou apropiat,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fără obiectiv valoric</w:t>
            </w:r>
          </w:p>
          <w:p w:rsidR="00B10455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F20">
              <w:rPr>
                <w:rFonts w:ascii="Times New Roman" w:hAnsi="Times New Roman" w:cs="Times New Roman"/>
                <w:sz w:val="20"/>
                <w:szCs w:val="20"/>
              </w:rPr>
              <w:t>Tragerea la punct</w:t>
            </w:r>
          </w:p>
          <w:p w:rsidR="00B10455" w:rsidRPr="00F86F20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F20">
              <w:rPr>
                <w:rFonts w:ascii="Times New Roman" w:hAnsi="Times New Roman" w:cs="Times New Roman"/>
                <w:sz w:val="20"/>
                <w:szCs w:val="20"/>
              </w:rPr>
              <w:t>Tragerea pe tinta fara obiectiv de scor</w:t>
            </w:r>
          </w:p>
          <w:p w:rsidR="00B10455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F86F20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Tragerea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cu obiectiv cifric</w:t>
            </w:r>
          </w:p>
          <w:p w:rsidR="00B10455" w:rsidRPr="00520517" w:rsidRDefault="00B10455" w:rsidP="000C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picioarelor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5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2-5-8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0C5C15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B10455" w:rsidRPr="00520517" w:rsidRDefault="00B10455" w:rsidP="000C5C1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0C5C15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10455" w:rsidRPr="00520517" w:rsidRDefault="00B10455" w:rsidP="000C5C1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Pr="00520517" w:rsidRDefault="00B10455" w:rsidP="000C5C15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B10455" w:rsidRDefault="00B10455" w:rsidP="000C5C1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520517" w:rsidRDefault="00B10455" w:rsidP="000C5C1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10455" w:rsidRPr="00520517" w:rsidRDefault="00B10455" w:rsidP="000C5C1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Pr="00520517" w:rsidRDefault="00B10455" w:rsidP="000C5C1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551" w:type="dxa"/>
          </w:tcPr>
          <w:p w:rsidR="00B10455" w:rsidRDefault="00B10455" w:rsidP="000C5C1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 tehnicii de tragere</w:t>
            </w: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fizică specifică</w:t>
            </w:r>
          </w:p>
          <w:p w:rsidR="00B10455" w:rsidRPr="00432536" w:rsidRDefault="00B10455" w:rsidP="000C5C1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B10455" w:rsidRPr="00432536" w:rsidRDefault="00B10455" w:rsidP="000C5C1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  <w:p w:rsidR="00B10455" w:rsidRDefault="00B10455" w:rsidP="00A859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Pr="00F47C71" w:rsidRDefault="00B10455" w:rsidP="000C5C1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C71">
              <w:rPr>
                <w:rFonts w:ascii="Times New Roman" w:hAnsi="Times New Roman" w:cs="Times New Roman"/>
                <w:sz w:val="20"/>
                <w:szCs w:val="20"/>
              </w:rPr>
              <w:t>Dezvoltarea motricităţii generale prin jocuri de mişcare</w:t>
            </w:r>
          </w:p>
        </w:tc>
        <w:tc>
          <w:tcPr>
            <w:tcW w:w="4521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B10455" w:rsidRPr="00A236CA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 xml:space="preserve"> tehnicii de tragere prin exercitii fara arc (simulari – cu sau fara corzi elastice)</w:t>
            </w: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A236CA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B10455" w:rsidRPr="00A236CA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B10455" w:rsidRPr="00A236CA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B10455" w:rsidRPr="00A236CA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B10455" w:rsidRPr="00A236CA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B10455" w:rsidRPr="00A236CA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B10455" w:rsidRPr="00A236CA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B10455" w:rsidRPr="00A236CA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B10455" w:rsidRPr="00A236CA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B10455" w:rsidRPr="00A236CA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B10455" w:rsidRPr="00A236CA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Jocuri de mi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care</w:t>
            </w:r>
          </w:p>
          <w:p w:rsidR="00B10455" w:rsidRPr="00520517" w:rsidRDefault="00B10455" w:rsidP="000C5C15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B10455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11-12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0C5C15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B10455" w:rsidRPr="00520517" w:rsidRDefault="00B10455" w:rsidP="000C5C1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520517" w:rsidRDefault="00B10455" w:rsidP="000C5C15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B10455" w:rsidRDefault="00B10455" w:rsidP="000C5C15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Aplicarea, în întreceri şi concursuri sportive, a potenţialului motric şi tehnico-tactic dobândit</w:t>
            </w:r>
          </w:p>
          <w:p w:rsidR="00B10455" w:rsidRPr="004F2AD8" w:rsidRDefault="00B10455" w:rsidP="000C5C1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4F2AD8" w:rsidRDefault="00B10455" w:rsidP="000C5C15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B10455" w:rsidRPr="004F2AD8" w:rsidRDefault="00B10455" w:rsidP="000C5C1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B10455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10455" w:rsidRPr="004E5448" w:rsidRDefault="00B10455" w:rsidP="000C5C15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B10455" w:rsidRDefault="00B10455" w:rsidP="000C5C15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B10455" w:rsidRPr="001C427B" w:rsidRDefault="00B10455" w:rsidP="000C5C1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1C427B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4521" w:type="dxa"/>
            <w:tcBorders>
              <w:right w:val="single" w:sz="4" w:space="0" w:color="auto"/>
            </w:tcBorders>
          </w:tcPr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B10455" w:rsidRDefault="00B10455" w:rsidP="000C5C15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B10455" w:rsidRDefault="00B10455" w:rsidP="000C5C15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B10455" w:rsidRDefault="00B10455" w:rsidP="000C5C15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1x10 m</w:t>
            </w:r>
          </w:p>
          <w:p w:rsidR="00B10455" w:rsidRDefault="00B10455" w:rsidP="000C5C15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B10455" w:rsidRDefault="00B10455" w:rsidP="000C5C15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1x10</w:t>
            </w:r>
          </w:p>
          <w:p w:rsidR="00B10455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B10455" w:rsidRPr="00520517" w:rsidRDefault="00B10455" w:rsidP="00520517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B10455" w:rsidRPr="00520517" w:rsidRDefault="00B10455" w:rsidP="00520517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B10455" w:rsidRPr="00520517" w:rsidRDefault="00B10455" w:rsidP="00520517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5205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52051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B10455" w:rsidRPr="00520517" w:rsidRDefault="00B10455" w:rsidP="0052051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B10455" w:rsidRPr="00520517" w:rsidRDefault="00B10455" w:rsidP="0052051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B10455" w:rsidRPr="00520517" w:rsidRDefault="00B10455" w:rsidP="00520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>începători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B10455" w:rsidRPr="00520517" w:rsidRDefault="00B10455" w:rsidP="00520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B10455" w:rsidRPr="00520517" w:rsidRDefault="00B10455" w:rsidP="00520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B10455" w:rsidRPr="00520517" w:rsidRDefault="00B10455" w:rsidP="00520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tranziţie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B10455" w:rsidRPr="00520517" w:rsidRDefault="00B10455" w:rsidP="00520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7</w:t>
      </w:r>
    </w:p>
    <w:p w:rsidR="00B10455" w:rsidRPr="00520517" w:rsidRDefault="00B10455" w:rsidP="00520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8" type="#_x0000_t202" style="position:absolute;margin-left:-5.5pt;margin-top:36.8pt;width:493.95pt;height:71.2pt;z-index:251670528">
            <v:textbox style="mso-next-textbox:#_x0000_s1038;mso-fit-shape-to-text:t">
              <w:txbxContent>
                <w:p w:rsidR="00B10455" w:rsidRDefault="00B10455" w:rsidP="00520517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B10455" w:rsidRDefault="00B10455" w:rsidP="00520517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menţinerea capacităţii motrice generale </w:t>
                  </w:r>
                </w:p>
                <w:p w:rsidR="00B10455" w:rsidRDefault="00B10455" w:rsidP="00520517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adaptarea la condiţiile atmosferice specifice tragerii outdoor</w:t>
                  </w:r>
                </w:p>
                <w:p w:rsidR="00B10455" w:rsidRDefault="00B10455" w:rsidP="00520517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consolidarea procedeelor tehnice însuşite </w:t>
                  </w:r>
                </w:p>
                <w:p w:rsidR="00B10455" w:rsidRPr="00393B82" w:rsidRDefault="00B10455" w:rsidP="00520517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07.03 – 27.03.2011</w:t>
      </w:r>
    </w:p>
    <w:p w:rsidR="00B10455" w:rsidRPr="00520517" w:rsidRDefault="00B10455" w:rsidP="00520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9" type="#_x0000_t202" style="position:absolute;margin-left:495pt;margin-top:21.3pt;width:227.75pt;height:71.2pt;z-index:251671552">
            <v:textbox style="mso-next-textbox:#_x0000_s1039;mso-fit-shape-to-text:t">
              <w:txbxContent>
                <w:p w:rsidR="00B10455" w:rsidRDefault="00B10455" w:rsidP="00520517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02D0B">
                    <w:rPr>
                      <w:rFonts w:ascii="Times New Roman" w:hAnsi="Times New Roman" w:cs="Times New Roman"/>
                    </w:rPr>
                    <w:t xml:space="preserve">:  </w:t>
                  </w:r>
                </w:p>
                <w:p w:rsidR="00B10455" w:rsidRPr="00D02D0B" w:rsidRDefault="00B10455" w:rsidP="00520517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 - arc lamelă cu mâner, 8-12 lbs. (cl.I-II)</w:t>
                  </w:r>
                </w:p>
                <w:p w:rsidR="00B10455" w:rsidRPr="00D02D0B" w:rsidRDefault="00B10455" w:rsidP="00520517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arc crosă lemn sau plastic (max. 600g.), lame recurbate, 14-18 lbs. (cl. III-IV)</w:t>
                  </w:r>
                </w:p>
                <w:p w:rsidR="00B10455" w:rsidRPr="00D02D0B" w:rsidRDefault="00B10455" w:rsidP="00520517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B10455" w:rsidRPr="00520517" w:rsidRDefault="00B10455" w:rsidP="00520517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54"/>
        <w:gridCol w:w="1960"/>
        <w:gridCol w:w="1618"/>
        <w:gridCol w:w="650"/>
        <w:gridCol w:w="3402"/>
        <w:gridCol w:w="280"/>
        <w:gridCol w:w="3122"/>
        <w:gridCol w:w="1536"/>
        <w:gridCol w:w="8"/>
      </w:tblGrid>
      <w:tr w:rsidR="00B10455" w:rsidRPr="00520517">
        <w:trPr>
          <w:trHeight w:val="252"/>
        </w:trPr>
        <w:tc>
          <w:tcPr>
            <w:tcW w:w="14410" w:type="dxa"/>
            <w:gridSpan w:val="11"/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B10455" w:rsidRPr="00520517">
        <w:trPr>
          <w:trHeight w:val="252"/>
        </w:trPr>
        <w:tc>
          <w:tcPr>
            <w:tcW w:w="5412" w:type="dxa"/>
            <w:gridSpan w:val="5"/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  <w:gridSpan w:val="3"/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  <w:gridSpan w:val="3"/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B10455" w:rsidRPr="00520517">
        <w:trPr>
          <w:trHeight w:val="264"/>
        </w:trPr>
        <w:tc>
          <w:tcPr>
            <w:tcW w:w="5412" w:type="dxa"/>
            <w:gridSpan w:val="5"/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  <w:gridSpan w:val="3"/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  <w:gridSpan w:val="3"/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B10455" w:rsidRPr="00520517">
        <w:trPr>
          <w:trHeight w:val="350"/>
        </w:trPr>
        <w:tc>
          <w:tcPr>
            <w:tcW w:w="1834" w:type="dxa"/>
            <w:gridSpan w:val="3"/>
            <w:vAlign w:val="center"/>
          </w:tcPr>
          <w:p w:rsidR="00B10455" w:rsidRPr="00520517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520517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gridSpan w:val="2"/>
            <w:vAlign w:val="center"/>
          </w:tcPr>
          <w:p w:rsidR="00B10455" w:rsidRPr="00A85991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B10455" w:rsidRPr="00A85991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A85991">
              <w:rPr>
                <w:rFonts w:ascii="Tahoma" w:hAnsi="Tahoma" w:cs="Tahoma"/>
                <w:sz w:val="20"/>
                <w:szCs w:val="20"/>
              </w:rPr>
              <w:t>ș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B10455" w:rsidRPr="00A85991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B10455" w:rsidRPr="00A85991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B10455" w:rsidRPr="00A85991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B10455" w:rsidRPr="00A85991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A85991">
              <w:rPr>
                <w:rFonts w:ascii="Tahoma" w:hAnsi="Tahoma" w:cs="Tahoma"/>
                <w:sz w:val="20"/>
                <w:szCs w:val="20"/>
              </w:rPr>
              <w:t>ș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B10455" w:rsidRPr="00A85991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A85991">
              <w:rPr>
                <w:rFonts w:ascii="Tahoma" w:hAnsi="Tahoma" w:cs="Tahoma"/>
                <w:sz w:val="20"/>
                <w:szCs w:val="20"/>
              </w:rPr>
              <w:t>ș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gridSpan w:val="3"/>
            <w:shd w:val="clear" w:color="auto" w:fill="92CDDC"/>
          </w:tcPr>
          <w:p w:rsidR="00B10455" w:rsidRDefault="00B10455" w:rsidP="00A8599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</w:t>
            </w:r>
          </w:p>
          <w:p w:rsidR="00B10455" w:rsidRPr="00520517" w:rsidRDefault="00B10455" w:rsidP="00A8599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B10455" w:rsidRPr="00520517" w:rsidRDefault="00B10455" w:rsidP="00A8599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B10455" w:rsidRPr="00520517" w:rsidRDefault="00B10455" w:rsidP="00A8599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B10455" w:rsidRPr="00520517" w:rsidRDefault="00B10455" w:rsidP="00A8599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gridSpan w:val="3"/>
            <w:shd w:val="clear" w:color="auto" w:fill="92CDDC"/>
          </w:tcPr>
          <w:p w:rsidR="00B10455" w:rsidRPr="00332121" w:rsidRDefault="00B10455" w:rsidP="0092076E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B10455" w:rsidRPr="00332121" w:rsidRDefault="00B10455" w:rsidP="0092076E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B10455" w:rsidRPr="00332121" w:rsidRDefault="00B10455" w:rsidP="009207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21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 Învăţarea procedeelor tehnice de bază, specifice disciplinei sportive</w:t>
            </w:r>
            <w:r w:rsidRPr="00332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10455" w:rsidRPr="00520517">
        <w:trPr>
          <w:trHeight w:val="278"/>
        </w:trPr>
        <w:tc>
          <w:tcPr>
            <w:tcW w:w="1834" w:type="dxa"/>
            <w:gridSpan w:val="3"/>
            <w:vAlign w:val="center"/>
          </w:tcPr>
          <w:p w:rsidR="00B10455" w:rsidRPr="00520517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520517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gridSpan w:val="2"/>
            <w:vAlign w:val="center"/>
          </w:tcPr>
          <w:p w:rsidR="00B10455" w:rsidRPr="00A85991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B10455" w:rsidRPr="00A85991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gridSpan w:val="3"/>
            <w:shd w:val="clear" w:color="auto" w:fill="92CDDC"/>
          </w:tcPr>
          <w:p w:rsidR="00B10455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n abordarea tehnicii de tragere se va tine cont de particularitatile morfo-functionale ale fiecarui sportiv, cautandu-se pozitiile comode</w:t>
            </w:r>
          </w:p>
          <w:p w:rsidR="00B10455" w:rsidRPr="000C5C15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0C5C15">
              <w:rPr>
                <w:rFonts w:ascii="Times New Roman" w:hAnsi="Times New Roman" w:cs="Times New Roman"/>
                <w:sz w:val="20"/>
                <w:szCs w:val="20"/>
              </w:rPr>
              <w:t>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gridSpan w:val="3"/>
            <w:shd w:val="clear" w:color="auto" w:fill="92CDDC"/>
          </w:tcPr>
          <w:p w:rsidR="00B10455" w:rsidRPr="00520517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Consolidarea procedeelor tehnice de bază, specifice disciplinei sportive</w:t>
            </w:r>
          </w:p>
          <w:p w:rsidR="00B10455" w:rsidRPr="00520517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</w:tc>
      </w:tr>
      <w:tr w:rsidR="00B10455" w:rsidRPr="00520517">
        <w:trPr>
          <w:trHeight w:val="1088"/>
        </w:trPr>
        <w:tc>
          <w:tcPr>
            <w:tcW w:w="1834" w:type="dxa"/>
            <w:gridSpan w:val="3"/>
            <w:vAlign w:val="center"/>
          </w:tcPr>
          <w:p w:rsidR="00B10455" w:rsidRPr="00520517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520517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gridSpan w:val="2"/>
            <w:vAlign w:val="center"/>
          </w:tcPr>
          <w:p w:rsidR="00B10455" w:rsidRPr="00A85991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B10455" w:rsidRPr="00A85991" w:rsidRDefault="00B10455" w:rsidP="000C5C15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gridSpan w:val="3"/>
            <w:shd w:val="clear" w:color="auto" w:fill="92CDDC"/>
          </w:tcPr>
          <w:p w:rsidR="00B10455" w:rsidRPr="00A85991" w:rsidRDefault="00B10455" w:rsidP="00A8599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10455" w:rsidRPr="000C5C15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imbunatatirea abilitatilor personale in vederea realizarii obiectivelor cifrice</w:t>
            </w:r>
          </w:p>
        </w:tc>
        <w:tc>
          <w:tcPr>
            <w:tcW w:w="4666" w:type="dxa"/>
            <w:gridSpan w:val="3"/>
            <w:shd w:val="clear" w:color="auto" w:fill="92CDDC"/>
          </w:tcPr>
          <w:p w:rsidR="00B10455" w:rsidRPr="00520517" w:rsidRDefault="00B10455" w:rsidP="005205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elemente de referinta impuse de nivelul performantial standard al varst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ei</w:t>
            </w:r>
          </w:p>
        </w:tc>
      </w:tr>
      <w:tr w:rsidR="00B10455" w:rsidRPr="00520517">
        <w:trPr>
          <w:trHeight w:val="436"/>
        </w:trPr>
        <w:tc>
          <w:tcPr>
            <w:tcW w:w="1834" w:type="dxa"/>
            <w:gridSpan w:val="3"/>
            <w:vAlign w:val="center"/>
          </w:tcPr>
          <w:p w:rsidR="00B10455" w:rsidRPr="00520517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520517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gridSpan w:val="2"/>
            <w:vAlign w:val="center"/>
          </w:tcPr>
          <w:p w:rsidR="00B10455" w:rsidRPr="00A85991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gridSpan w:val="3"/>
            <w:shd w:val="clear" w:color="auto" w:fill="92CDDC"/>
          </w:tcPr>
          <w:p w:rsidR="00B10455" w:rsidRPr="00A85991" w:rsidRDefault="00B10455" w:rsidP="00A8599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B10455" w:rsidRPr="000C5C15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cresterea capacitatii de concentrare a atentiei si distingerea elementelor cu randament mare</w:t>
            </w:r>
          </w:p>
        </w:tc>
        <w:tc>
          <w:tcPr>
            <w:tcW w:w="4666" w:type="dxa"/>
            <w:gridSpan w:val="3"/>
            <w:shd w:val="clear" w:color="auto" w:fill="92CDDC"/>
          </w:tcPr>
          <w:p w:rsidR="00B10455" w:rsidRPr="00520517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B10455" w:rsidRPr="00520517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B10455" w:rsidRPr="00520517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520517">
        <w:trPr>
          <w:trHeight w:val="1113"/>
        </w:trPr>
        <w:tc>
          <w:tcPr>
            <w:tcW w:w="1834" w:type="dxa"/>
            <w:gridSpan w:val="3"/>
            <w:vAlign w:val="center"/>
          </w:tcPr>
          <w:p w:rsidR="00B10455" w:rsidRPr="00520517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520517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B10455" w:rsidRPr="00520517" w:rsidRDefault="00B10455" w:rsidP="005205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gridSpan w:val="2"/>
            <w:vAlign w:val="center"/>
          </w:tcPr>
          <w:p w:rsidR="00B10455" w:rsidRPr="00A85991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B10455" w:rsidRPr="00A85991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B10455" w:rsidRPr="00A85991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B10455" w:rsidRPr="00A85991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10455" w:rsidRPr="00A85991" w:rsidRDefault="00B10455" w:rsidP="0052051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gridSpan w:val="3"/>
            <w:shd w:val="clear" w:color="auto" w:fill="92CDDC"/>
          </w:tcPr>
          <w:p w:rsidR="00B10455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Însuşirea şi aplicarea mijloacelor şi procedeelor metodice în vederea valorificării potenţialului bio-motric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tehnico-tactic şi psihic </w:t>
            </w:r>
          </w:p>
          <w:p w:rsidR="00B10455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0C5C15">
              <w:rPr>
                <w:rFonts w:ascii="Times New Roman" w:hAnsi="Times New Roman" w:cs="Times New Roman"/>
                <w:sz w:val="20"/>
                <w:szCs w:val="20"/>
              </w:rPr>
              <w:t>invatarea partilor componente ale arcului si functiile lor</w:t>
            </w:r>
          </w:p>
          <w:p w:rsidR="00B10455" w:rsidRPr="000C5C15" w:rsidRDefault="00B10455" w:rsidP="000C5C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0C5C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cerinte minimale din regulament si dotarea arcului cu accesorii minimale</w:t>
            </w:r>
          </w:p>
        </w:tc>
        <w:tc>
          <w:tcPr>
            <w:tcW w:w="4666" w:type="dxa"/>
            <w:gridSpan w:val="3"/>
            <w:shd w:val="clear" w:color="auto" w:fill="92CDDC"/>
          </w:tcPr>
          <w:p w:rsidR="00B10455" w:rsidRPr="00363F1E" w:rsidRDefault="00B10455" w:rsidP="000C5C15">
            <w:pPr>
              <w:numPr>
                <w:ilvl w:val="1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B10455" w:rsidRPr="00363F1E" w:rsidRDefault="00B10455" w:rsidP="000C5C15">
            <w:pPr>
              <w:numPr>
                <w:ilvl w:val="1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B10455" w:rsidRPr="00520517" w:rsidRDefault="00B10455" w:rsidP="000C5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  <w:tr w:rsidR="00B10455" w:rsidRPr="00520517">
        <w:trPr>
          <w:gridAfter w:val="1"/>
          <w:wAfter w:w="8" w:type="dxa"/>
          <w:trHeight w:val="250"/>
        </w:trPr>
        <w:tc>
          <w:tcPr>
            <w:tcW w:w="144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10455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10455" w:rsidRPr="00520517">
        <w:trPr>
          <w:gridAfter w:val="1"/>
          <w:wAfter w:w="8" w:type="dxa"/>
          <w:trHeight w:val="250"/>
        </w:trPr>
        <w:tc>
          <w:tcPr>
            <w:tcW w:w="14402" w:type="dxa"/>
            <w:gridSpan w:val="10"/>
            <w:tcBorders>
              <w:top w:val="single" w:sz="4" w:space="0" w:color="auto"/>
            </w:tcBorders>
          </w:tcPr>
          <w:p w:rsidR="00B10455" w:rsidRPr="00520517" w:rsidRDefault="00B10455" w:rsidP="000C5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(9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B10455" w:rsidRPr="00520517">
        <w:trPr>
          <w:gridAfter w:val="1"/>
          <w:wAfter w:w="8" w:type="dxa"/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B10455" w:rsidRPr="00520517">
        <w:trPr>
          <w:gridAfter w:val="1"/>
          <w:wAfter w:w="8" w:type="dxa"/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B10455" w:rsidRPr="00520517">
        <w:trPr>
          <w:gridAfter w:val="1"/>
          <w:wAfter w:w="8" w:type="dxa"/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69315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10455" w:rsidRPr="005D3FCC" w:rsidRDefault="00B10455" w:rsidP="0069315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0C5C15">
              <w:rPr>
                <w:i w:val="0"/>
                <w:iCs w:val="0"/>
                <w:sz w:val="20"/>
                <w:szCs w:val="20"/>
              </w:rPr>
              <w:t xml:space="preserve">Adaptarea </w:t>
            </w:r>
            <w:r>
              <w:rPr>
                <w:i w:val="0"/>
                <w:iCs w:val="0"/>
                <w:sz w:val="20"/>
                <w:szCs w:val="20"/>
              </w:rPr>
              <w:t xml:space="preserve">tragerii </w:t>
            </w:r>
            <w:r w:rsidRPr="000C5C15">
              <w:rPr>
                <w:i w:val="0"/>
                <w:iCs w:val="0"/>
                <w:sz w:val="20"/>
                <w:szCs w:val="20"/>
              </w:rPr>
              <w:t>la distantele de concurs</w:t>
            </w:r>
          </w:p>
          <w:p w:rsidR="00B10455" w:rsidRPr="005D3FCC" w:rsidRDefault="00B10455" w:rsidP="0069315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Adaptarea echipamentului la specificul sezonului outdoor</w:t>
            </w:r>
          </w:p>
          <w:p w:rsidR="00B10455" w:rsidRPr="000C5C15" w:rsidRDefault="00B10455" w:rsidP="0069315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Regulamentul de tragere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vAlign w:val="center"/>
          </w:tcPr>
          <w:p w:rsidR="00B10455" w:rsidRPr="005D3FCC" w:rsidRDefault="00B10455" w:rsidP="005D3FCC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5D3FCC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Îmbunătăţirea deprinderilor motrice de bază/ utilitar-aplicative necesare practicării disciplinei sportive</w:t>
            </w:r>
          </w:p>
          <w:p w:rsidR="00B10455" w:rsidRPr="00364C4C" w:rsidRDefault="00B10455" w:rsidP="005D3FCC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364C4C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Creşterea indicilor de manifestare a calităţilor motrice de bază şi a celor specifice, potrivit vârstei şi a sexului</w:t>
            </w:r>
          </w:p>
          <w:p w:rsidR="00B10455" w:rsidRPr="00364C4C" w:rsidRDefault="00B10455" w:rsidP="005D3FCC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364C4C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10455" w:rsidRDefault="00B10455" w:rsidP="000C5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 xml:space="preserve">Selectia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 adaptarea 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echipamentului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tragere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B10455" w:rsidRDefault="00B10455" w:rsidP="005D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de regulament - a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naliza competi</w:t>
            </w:r>
            <w:r w:rsidRPr="005D3FCC">
              <w:rPr>
                <w:rFonts w:ascii="Tahoma" w:hAnsi="Tahoma" w:cs="Tahoma"/>
                <w:sz w:val="20"/>
                <w:szCs w:val="20"/>
              </w:rPr>
              <w:t>ț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iilor</w:t>
            </w:r>
          </w:p>
          <w:p w:rsidR="00B10455" w:rsidRDefault="00B10455" w:rsidP="005D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5D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5D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5D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D3FCC" w:rsidRDefault="00B10455" w:rsidP="005D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motricită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generale prin jocuri de mi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care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B10455" w:rsidRPr="00520517" w:rsidRDefault="00B10455" w:rsidP="005205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10455" w:rsidRPr="00520517" w:rsidRDefault="00B10455" w:rsidP="005205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5205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5205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5205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10455" w:rsidRDefault="00B10455" w:rsidP="005205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5205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Selec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ia echipamentului: </w:t>
            </w:r>
          </w:p>
          <w:p w:rsidR="00B10455" w:rsidRPr="00520517" w:rsidRDefault="00B10455" w:rsidP="005205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5D3F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Armari cu arcuri de diferite 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rii</w:t>
            </w:r>
          </w:p>
          <w:p w:rsidR="00B10455" w:rsidRPr="005D3FCC" w:rsidRDefault="00B10455" w:rsidP="005D3F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5D3F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Mentineri cu arcuri de diferite 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rii</w:t>
            </w:r>
          </w:p>
          <w:p w:rsidR="00B10455" w:rsidRPr="005D3FCC" w:rsidRDefault="00B10455" w:rsidP="005D3F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5D3F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Tragere cu arcuri de diferite tă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rii</w:t>
            </w:r>
          </w:p>
          <w:p w:rsidR="00B10455" w:rsidRDefault="00B10455" w:rsidP="005D3F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5D3F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Jocuri de mi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care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B10455" w:rsidRDefault="00B10455" w:rsidP="005D3F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5D3F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5D3F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5D3F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5D3F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5D3F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5D3F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5D3F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B10455" w:rsidRPr="00520517">
        <w:trPr>
          <w:gridAfter w:val="1"/>
          <w:wAfter w:w="8" w:type="dxa"/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 2-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4-7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520517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 xml:space="preserve">Consolidarea elementelor </w:t>
            </w: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tehnice de bază</w:t>
            </w:r>
          </w:p>
          <w:p w:rsidR="00B10455" w:rsidRPr="00520517" w:rsidRDefault="00B10455" w:rsidP="005D3FCC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520517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10455" w:rsidRDefault="00B10455" w:rsidP="005D3FCC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Pr="00693158" w:rsidRDefault="00B10455" w:rsidP="00520517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693158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Adaptarea tragerii la condiţ</w:t>
            </w:r>
            <w:r w:rsidRPr="00693158">
              <w:rPr>
                <w:i w:val="0"/>
                <w:iCs w:val="0"/>
                <w:sz w:val="20"/>
                <w:szCs w:val="20"/>
                <w:lang w:val="it-IT"/>
              </w:rPr>
              <w:t>ii atmosferice variabile</w:t>
            </w:r>
          </w:p>
          <w:p w:rsidR="00B10455" w:rsidRPr="00693158" w:rsidRDefault="00B10455" w:rsidP="00693158">
            <w:pPr>
              <w:pStyle w:val="LasfarsitulPeparcursul"/>
              <w:rPr>
                <w:i w:val="0"/>
                <w:iCs w:val="0"/>
                <w:sz w:val="20"/>
                <w:szCs w:val="20"/>
                <w:lang w:val="it-IT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0455" w:rsidRDefault="00B10455" w:rsidP="005D3FCC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D3FCC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Îmbunătăţirea deprinderilor motrice de bază/ utilitar-aplicative necesare practicării disciplinei sportive</w:t>
            </w:r>
          </w:p>
          <w:p w:rsidR="00B10455" w:rsidRPr="005D3FCC" w:rsidRDefault="00B10455" w:rsidP="005D3FCC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364C4C" w:rsidRDefault="00B10455" w:rsidP="005D3FCC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364C4C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Creşterea indicilor de manifestare a calităţilor motrice de bază şi a celor specifice, potrivit vârstei şi a sexului</w:t>
            </w:r>
          </w:p>
          <w:p w:rsidR="00B10455" w:rsidRPr="00364C4C" w:rsidRDefault="00B10455" w:rsidP="005D3FCC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Pr="00364C4C" w:rsidRDefault="00B10455" w:rsidP="005D3FCC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364C4C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B10455" w:rsidRPr="001036FB" w:rsidRDefault="00B10455" w:rsidP="001036FB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1036F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B10455" w:rsidRPr="00520517" w:rsidRDefault="00B10455" w:rsidP="009207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10455" w:rsidRPr="00520517" w:rsidRDefault="00B10455" w:rsidP="009207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207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9207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207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Pr="00520517" w:rsidRDefault="00B10455" w:rsidP="009207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10455" w:rsidRPr="00520517" w:rsidRDefault="00B10455" w:rsidP="009207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207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10455" w:rsidRDefault="00B10455" w:rsidP="009207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1036FB" w:rsidRDefault="00B10455" w:rsidP="001036F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B10455" w:rsidRPr="001036FB" w:rsidRDefault="00B10455" w:rsidP="001036F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B10455" w:rsidRPr="001036FB" w:rsidRDefault="00B10455" w:rsidP="001036F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B10455" w:rsidRPr="001036FB" w:rsidRDefault="00B10455" w:rsidP="001036F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B10455" w:rsidRPr="001036FB" w:rsidRDefault="00B10455" w:rsidP="001036F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B10455" w:rsidRPr="001036FB" w:rsidRDefault="00B10455" w:rsidP="001036F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B10455" w:rsidRPr="001036FB" w:rsidRDefault="00B10455" w:rsidP="001036F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B10455" w:rsidRPr="001036FB" w:rsidRDefault="00B10455" w:rsidP="001036F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B10455" w:rsidRPr="001036FB" w:rsidRDefault="00B10455" w:rsidP="001036F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B10455" w:rsidRDefault="00B10455" w:rsidP="001036F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B10455" w:rsidRPr="001036FB" w:rsidRDefault="00B10455" w:rsidP="001036F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B10455" w:rsidRDefault="00B10455" w:rsidP="009207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207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CE487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flexiuni</w:t>
            </w:r>
          </w:p>
          <w:p w:rsidR="00B10455" w:rsidRPr="00520517" w:rsidRDefault="00B10455" w:rsidP="00CE487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10455" w:rsidRPr="00520517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10455" w:rsidRPr="00520517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03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B10455" w:rsidRPr="00520517" w:rsidRDefault="00B10455" w:rsidP="00103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10455" w:rsidRDefault="00B10455" w:rsidP="001036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Pr="00520517" w:rsidRDefault="00B10455" w:rsidP="00920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</w:tc>
      </w:tr>
      <w:tr w:rsidR="00B10455" w:rsidRPr="00520517">
        <w:trPr>
          <w:gridAfter w:val="1"/>
          <w:wAfter w:w="8" w:type="dxa"/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 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5-8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93685B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 xml:space="preserve">Consolidarea elementelor </w:t>
            </w: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tehnice de bază</w:t>
            </w:r>
          </w:p>
          <w:p w:rsidR="00B10455" w:rsidRPr="00520517" w:rsidRDefault="00B10455" w:rsidP="0093685B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93685B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10455" w:rsidRDefault="00B10455" w:rsidP="0093685B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Pr="00693158" w:rsidRDefault="00B10455" w:rsidP="0093685B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693158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Adaptarea tragerii la condiţii atmosferice variabile</w:t>
            </w:r>
          </w:p>
          <w:p w:rsidR="00B10455" w:rsidRPr="00693158" w:rsidRDefault="00B10455" w:rsidP="0093685B">
            <w:pPr>
              <w:pStyle w:val="LasfarsitulPeparcursul"/>
              <w:rPr>
                <w:i w:val="0"/>
                <w:iCs w:val="0"/>
                <w:sz w:val="20"/>
                <w:szCs w:val="20"/>
                <w:lang w:val="it-IT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0455" w:rsidRDefault="00B10455" w:rsidP="0093685B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D3FCC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Îmbunătăţirea deprinderilor motrice de bază/ utilitar-aplicative necesare practicării disciplinei sportive</w:t>
            </w:r>
          </w:p>
          <w:p w:rsidR="00B10455" w:rsidRPr="005D3FCC" w:rsidRDefault="00B10455" w:rsidP="0093685B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364C4C" w:rsidRDefault="00B10455" w:rsidP="0093685B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364C4C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Creşterea indicilor de manifestare a calităţilor motrice de bază şi a celor specifice, potrivit vârstei şi a sexului</w:t>
            </w:r>
          </w:p>
          <w:p w:rsidR="00B10455" w:rsidRPr="00364C4C" w:rsidRDefault="00B10455" w:rsidP="0093685B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10455" w:rsidRPr="00364C4C" w:rsidRDefault="00B10455" w:rsidP="0093685B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364C4C">
              <w:rPr>
                <w:i w:val="0"/>
                <w:iCs w:val="0"/>
                <w:sz w:val="20"/>
                <w:szCs w:val="20"/>
                <w:lang w:val="it-IT"/>
              </w:rPr>
              <w:t xml:space="preserve">Consolidarea </w:t>
            </w:r>
            <w:r w:rsidRPr="00364C4C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B10455" w:rsidRDefault="00B10455" w:rsidP="00081624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tehnicii de tragere prin exercitii cu arcul</w:t>
            </w: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efort specific tirului cu arcul</w:t>
            </w: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CE487E" w:rsidRDefault="00B10455" w:rsidP="00CE487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in manerul arcului</w:t>
            </w:r>
          </w:p>
          <w:p w:rsidR="00B10455" w:rsidRPr="00CE487E" w:rsidRDefault="00B10455" w:rsidP="00CE487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degetelor pe coarda</w:t>
            </w:r>
          </w:p>
          <w:p w:rsidR="00B10455" w:rsidRPr="00CE487E" w:rsidRDefault="00B10455" w:rsidP="00CE487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Orientarea antebratului bratului de arc in fazele de ridicare si armare</w:t>
            </w:r>
          </w:p>
          <w:p w:rsidR="00B10455" w:rsidRPr="00CE487E" w:rsidRDefault="00B10455" w:rsidP="00CE487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Ridicarea arcului cu umerii jos</w:t>
            </w:r>
          </w:p>
          <w:p w:rsidR="00B10455" w:rsidRPr="00CE487E" w:rsidRDefault="00B10455" w:rsidP="00CE487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umerii jos si utilizarea muschilor spatelui</w:t>
            </w:r>
          </w:p>
          <w:p w:rsidR="00B10455" w:rsidRPr="00CE487E" w:rsidRDefault="00B10455" w:rsidP="00CE487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de coarda la barbie si alinierea cotului cu linia sagetii</w:t>
            </w:r>
          </w:p>
          <w:p w:rsidR="00B10455" w:rsidRPr="00CE487E" w:rsidRDefault="00B10455" w:rsidP="00CE487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antebratului in faza de fixare pentru a asigura un traseu liber corzii</w:t>
            </w:r>
          </w:p>
          <w:p w:rsidR="00B10455" w:rsidRPr="00CE487E" w:rsidRDefault="00B10455" w:rsidP="00CE487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Invatarea eliberarii corzii</w:t>
            </w:r>
          </w:p>
          <w:p w:rsidR="00B10455" w:rsidRPr="00CE487E" w:rsidRDefault="00B10455" w:rsidP="00CE487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urmarirea alinierii reperelor – tinta, ochitor, coarda</w:t>
            </w:r>
          </w:p>
          <w:p w:rsidR="00B10455" w:rsidRPr="00CE487E" w:rsidRDefault="00B10455" w:rsidP="00CE487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CE487E" w:rsidRDefault="00B10455" w:rsidP="00CE4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B10455" w:rsidRDefault="00B10455" w:rsidP="000816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081624" w:rsidRDefault="00B10455" w:rsidP="00081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624">
              <w:rPr>
                <w:rFonts w:ascii="Times New Roman" w:hAnsi="Times New Roman" w:cs="Times New Roman"/>
                <w:sz w:val="20"/>
                <w:szCs w:val="20"/>
              </w:rPr>
              <w:t>Tragere la panou apropiat cu unghi ridicat</w:t>
            </w:r>
          </w:p>
          <w:p w:rsidR="00B10455" w:rsidRDefault="00B10455" w:rsidP="000816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816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 sportiv</w:t>
            </w:r>
          </w:p>
          <w:p w:rsidR="00B10455" w:rsidRPr="00520517" w:rsidRDefault="00B10455" w:rsidP="000816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08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8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8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08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8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8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B10455" w:rsidRPr="00520517">
        <w:trPr>
          <w:gridAfter w:val="1"/>
          <w:wAfter w:w="8" w:type="dxa"/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6-9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520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93685B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10455" w:rsidRDefault="00B10455" w:rsidP="0008162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0C5C15" w:rsidRDefault="00B10455" w:rsidP="00081624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Reguli de igienă sportivă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0455" w:rsidRDefault="00B10455" w:rsidP="00081624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D3FCC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Îmbunătăţirea deprinderilor motrice de bază/ utilitar-</w:t>
            </w: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aplicative necesare practicării </w:t>
            </w:r>
            <w:r w:rsidRPr="005D3FCC">
              <w:rPr>
                <w:i w:val="0"/>
                <w:iCs w:val="0"/>
                <w:sz w:val="20"/>
                <w:szCs w:val="20"/>
              </w:rPr>
              <w:t>disciplinei sportive</w:t>
            </w:r>
          </w:p>
          <w:p w:rsidR="00B10455" w:rsidRPr="005D3FCC" w:rsidRDefault="00B10455" w:rsidP="0008162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364C4C" w:rsidRDefault="00B10455" w:rsidP="00081624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364C4C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Creşterea indicilor de manifestare a calităţilor motrice de bază şi a celor specifice, potrivit vârstei şi a sexului</w:t>
            </w:r>
          </w:p>
          <w:p w:rsidR="00B10455" w:rsidRPr="00364C4C" w:rsidRDefault="00B10455" w:rsidP="0008162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</w:tcPr>
          <w:p w:rsidR="00B10455" w:rsidRDefault="00B10455" w:rsidP="000816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</w:t>
            </w:r>
          </w:p>
          <w:p w:rsidR="00B10455" w:rsidRDefault="00B10455" w:rsidP="00081624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0816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B10455" w:rsidRDefault="00B10455" w:rsidP="00081624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816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B10455" w:rsidRDefault="00B10455" w:rsidP="009B1B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0816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B10455" w:rsidRPr="009B1B92" w:rsidRDefault="00B10455" w:rsidP="009B1B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B1B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  <w:p w:rsidR="00B10455" w:rsidRDefault="00B10455" w:rsidP="009B1B92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9B1B92" w:rsidRDefault="00B10455" w:rsidP="009B1B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mobilitate</w:t>
            </w:r>
          </w:p>
          <w:p w:rsidR="00B10455" w:rsidRDefault="00B10455" w:rsidP="009B1B92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B10455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10455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Alergare </w:t>
            </w:r>
          </w:p>
          <w:p w:rsidR="00B10455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  <w:p w:rsidR="00B10455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9B1B92" w:rsidRDefault="00B10455" w:rsidP="009B1B92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B10455" w:rsidRPr="009B1B92" w:rsidRDefault="00B10455" w:rsidP="009B1B92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B10455" w:rsidRPr="009B1B92" w:rsidRDefault="00B10455" w:rsidP="009B1B92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  <w:p w:rsidR="00B10455" w:rsidRPr="009B1B92" w:rsidRDefault="00B10455" w:rsidP="009B1B92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flexiuni</w:t>
            </w:r>
          </w:p>
          <w:p w:rsidR="00B10455" w:rsidRPr="009B1B92" w:rsidRDefault="00B10455" w:rsidP="009B1B92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Exercitii cu gantere</w:t>
            </w:r>
          </w:p>
          <w:p w:rsidR="00B10455" w:rsidRPr="009B1B92" w:rsidRDefault="00B10455" w:rsidP="009B1B92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Aplecari laterale</w:t>
            </w:r>
          </w:p>
          <w:p w:rsidR="00B10455" w:rsidRDefault="00B10455" w:rsidP="009B1B92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Exercitii cu benzi elastice</w:t>
            </w:r>
          </w:p>
          <w:p w:rsidR="00B10455" w:rsidRDefault="00B10455" w:rsidP="009B1B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B1B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Joc sportiv </w:t>
            </w:r>
          </w:p>
          <w:p w:rsidR="00B10455" w:rsidRDefault="00B10455" w:rsidP="009B1B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B1B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  <w:p w:rsidR="00B10455" w:rsidRPr="00520517" w:rsidRDefault="00B10455" w:rsidP="009B1B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B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10455" w:rsidRDefault="00B10455" w:rsidP="009B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B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10455" w:rsidRDefault="00B10455" w:rsidP="009B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B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B10455" w:rsidRDefault="00B10455" w:rsidP="009B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B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B10455" w:rsidRDefault="00B10455" w:rsidP="009B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B10455" w:rsidRDefault="00B10455" w:rsidP="009B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B10455" w:rsidRDefault="00B10455" w:rsidP="009B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B10455" w:rsidRDefault="00B10455" w:rsidP="009B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B10455" w:rsidRDefault="00B10455" w:rsidP="009B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B10455" w:rsidRDefault="00B10455" w:rsidP="009B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B10455" w:rsidRDefault="00B10455" w:rsidP="009B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B10455" w:rsidRDefault="00B10455" w:rsidP="009B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B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min</w:t>
            </w:r>
          </w:p>
          <w:p w:rsidR="00B10455" w:rsidRDefault="00B10455" w:rsidP="009B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B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B10455" w:rsidRPr="00520517" w:rsidRDefault="00B10455" w:rsidP="00520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520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520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520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520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520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520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520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520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520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520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520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520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520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5205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693158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B10455" w:rsidRPr="00520517" w:rsidRDefault="00B10455" w:rsidP="00693158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B10455" w:rsidRPr="00520517" w:rsidRDefault="00B10455" w:rsidP="00693158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6931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6931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B10455" w:rsidRPr="00520517" w:rsidRDefault="00B10455" w:rsidP="006931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B10455" w:rsidRPr="00520517" w:rsidRDefault="00B10455" w:rsidP="006931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B10455" w:rsidRPr="00520517" w:rsidRDefault="00B10455" w:rsidP="006931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>începători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B10455" w:rsidRPr="00520517" w:rsidRDefault="00B10455" w:rsidP="006931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B10455" w:rsidRPr="00520517" w:rsidRDefault="00B10455" w:rsidP="006931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B10455" w:rsidRPr="00520517" w:rsidRDefault="00B10455" w:rsidP="006931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</w:t>
      </w:r>
      <w:r>
        <w:rPr>
          <w:rFonts w:ascii="Times New Roman" w:hAnsi="Times New Roman" w:cs="Times New Roman"/>
          <w:b/>
          <w:bCs/>
          <w:sz w:val="20"/>
          <w:szCs w:val="20"/>
        </w:rPr>
        <w:t>apa de pregătire: pregătitoare 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B10455" w:rsidRPr="00520517" w:rsidRDefault="00B10455" w:rsidP="006931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8</w:t>
      </w:r>
    </w:p>
    <w:p w:rsidR="00B10455" w:rsidRPr="00520517" w:rsidRDefault="00B10455" w:rsidP="006931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0" type="#_x0000_t202" style="position:absolute;margin-left:-5.5pt;margin-top:36.8pt;width:493.95pt;height:71.2pt;z-index:251672576">
            <v:textbox style="mso-next-textbox:#_x0000_s1040;mso-fit-shape-to-text:t">
              <w:txbxContent>
                <w:p w:rsidR="00B10455" w:rsidRDefault="00B10455" w:rsidP="0069315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B10455" w:rsidRDefault="00B10455" w:rsidP="0069315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procedeelor de bază</w:t>
                  </w:r>
                </w:p>
                <w:p w:rsidR="00B10455" w:rsidRDefault="00B10455" w:rsidP="0069315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B10455" w:rsidRDefault="00B10455" w:rsidP="0069315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poziţiei de tragere la distanţe scurte</w:t>
                  </w:r>
                </w:p>
                <w:p w:rsidR="00B10455" w:rsidRDefault="00B10455" w:rsidP="0069315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indoor</w:t>
                  </w:r>
                </w:p>
                <w:p w:rsidR="00B10455" w:rsidRPr="00D94BA9" w:rsidRDefault="00B10455" w:rsidP="00693158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28.03 – 24.04</w:t>
      </w:r>
      <w:r w:rsidRPr="00520517">
        <w:rPr>
          <w:rFonts w:ascii="Times New Roman" w:hAnsi="Times New Roman" w:cs="Times New Roman"/>
          <w:sz w:val="20"/>
          <w:szCs w:val="20"/>
        </w:rPr>
        <w:t>.1</w:t>
      </w:r>
      <w:r>
        <w:rPr>
          <w:rFonts w:ascii="Times New Roman" w:hAnsi="Times New Roman" w:cs="Times New Roman"/>
          <w:sz w:val="20"/>
          <w:szCs w:val="20"/>
        </w:rPr>
        <w:t>1</w:t>
      </w:r>
    </w:p>
    <w:p w:rsidR="00B10455" w:rsidRPr="00520517" w:rsidRDefault="00B10455" w:rsidP="006931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1" type="#_x0000_t202" style="position:absolute;margin-left:495pt;margin-top:21.3pt;width:227.75pt;height:71.2pt;z-index:251673600">
            <v:textbox style="mso-next-textbox:#_x0000_s1041;mso-fit-shape-to-text:t">
              <w:txbxContent>
                <w:p w:rsidR="00B10455" w:rsidRDefault="00B10455" w:rsidP="0069315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B10455" w:rsidRPr="007C0F14" w:rsidRDefault="00B10455" w:rsidP="0069315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</w:t>
                  </w: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arc lamelă cu mâner, 8-12 lbs. (cl.I-II)</w:t>
                  </w:r>
                </w:p>
                <w:p w:rsidR="00B10455" w:rsidRPr="007C0F14" w:rsidRDefault="00B10455" w:rsidP="0069315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arc crosă lemn sau plastic (max. 600g.), lame recurbate, 14-18 lbs. (cl. III-IV)</w:t>
                  </w:r>
                </w:p>
                <w:p w:rsidR="00B10455" w:rsidRPr="00D05BB7" w:rsidRDefault="00B10455" w:rsidP="0069315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corzi elastice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, flexori palmari, gyro-twister</w:t>
                  </w:r>
                </w:p>
              </w:txbxContent>
            </v:textbox>
            <w10:wrap type="square"/>
          </v:shape>
        </w:pict>
      </w:r>
    </w:p>
    <w:p w:rsidR="00B10455" w:rsidRDefault="00B10455" w:rsidP="00693158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10455" w:rsidRDefault="00B10455" w:rsidP="00693158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B10455" w:rsidRPr="00520517">
        <w:trPr>
          <w:trHeight w:val="252"/>
        </w:trPr>
        <w:tc>
          <w:tcPr>
            <w:tcW w:w="14410" w:type="dxa"/>
            <w:gridSpan w:val="4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B10455" w:rsidRPr="00520517">
        <w:trPr>
          <w:trHeight w:val="252"/>
        </w:trPr>
        <w:tc>
          <w:tcPr>
            <w:tcW w:w="5412" w:type="dxa"/>
            <w:gridSpan w:val="2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B10455" w:rsidRPr="00520517">
        <w:trPr>
          <w:trHeight w:val="264"/>
        </w:trPr>
        <w:tc>
          <w:tcPr>
            <w:tcW w:w="5412" w:type="dxa"/>
            <w:gridSpan w:val="2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B10455" w:rsidRPr="00985370">
        <w:trPr>
          <w:trHeight w:val="350"/>
        </w:trPr>
        <w:tc>
          <w:tcPr>
            <w:tcW w:w="1834" w:type="dxa"/>
            <w:vAlign w:val="center"/>
          </w:tcPr>
          <w:p w:rsidR="00B10455" w:rsidRPr="00985370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985370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ezvoltarea capacităţii de bilateralitate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ambidextrie)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B10455" w:rsidRPr="00985370" w:rsidRDefault="00B10455" w:rsidP="0093685B">
            <w:pPr>
              <w:pStyle w:val="LasfarsitulPeparcursul"/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</w:pPr>
            <w:r w:rsidRPr="00985370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B10455" w:rsidRPr="00985370" w:rsidRDefault="00B10455" w:rsidP="0093685B">
            <w:pPr>
              <w:pStyle w:val="LasfarsitulPeparcursul"/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</w:pPr>
            <w:r w:rsidRPr="00985370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B10455" w:rsidRPr="00985370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2.1 Învăţarea procedeelor tehnice de bază, specifice disciplinei sportive </w:t>
            </w:r>
          </w:p>
        </w:tc>
      </w:tr>
      <w:tr w:rsidR="00B10455" w:rsidRPr="00985370">
        <w:trPr>
          <w:trHeight w:val="542"/>
        </w:trPr>
        <w:tc>
          <w:tcPr>
            <w:tcW w:w="1834" w:type="dxa"/>
            <w:vAlign w:val="center"/>
          </w:tcPr>
          <w:p w:rsidR="00B10455" w:rsidRPr="00985370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985370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asezarea picioarelor, repartizarea egala a greutatii pe ambele picioare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armarea: cu bratele pe orizontala, cotul mainii de coarda in aliniere cu sageata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fixarea: pe reperele anatomice – coarda pe varful nasului, mijlocul barbiei, degetul aratator lipit sub barbie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declansarea: eliberarea simultana a celor trei degete de coarda, in prelungirea sagetii, cu pozitie finala lipita pe baza gatului</w:t>
            </w:r>
          </w:p>
          <w:p w:rsidR="00B10455" w:rsidRPr="00985370" w:rsidRDefault="00B10455" w:rsidP="0093685B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B10455" w:rsidRPr="00985370" w:rsidRDefault="00B10455" w:rsidP="0093685B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B10455" w:rsidRPr="00985370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B10455" w:rsidRPr="00985370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B10455" w:rsidRPr="00985370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B10455" w:rsidRPr="00985370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985370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- executia se raporteaza la elemente tehnice la cerintele tehnicii de baza a categoriei, respectiv se va urmari: aliniere, echilibrarea corpului cu arcul si orientarea spre tinta</w:t>
            </w:r>
          </w:p>
        </w:tc>
      </w:tr>
      <w:tr w:rsidR="00B10455" w:rsidRPr="00985370">
        <w:trPr>
          <w:trHeight w:val="391"/>
        </w:trPr>
        <w:tc>
          <w:tcPr>
            <w:tcW w:w="1834" w:type="dxa"/>
            <w:vAlign w:val="center"/>
          </w:tcPr>
          <w:p w:rsidR="00B10455" w:rsidRPr="00985370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985370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B10455" w:rsidRPr="00985370" w:rsidRDefault="00B10455" w:rsidP="0093685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92CDDC"/>
          </w:tcPr>
          <w:p w:rsidR="00B10455" w:rsidRPr="00985370" w:rsidRDefault="00B10455" w:rsidP="0093685B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92CDDC"/>
          </w:tcPr>
          <w:p w:rsidR="00B10455" w:rsidRPr="00985370" w:rsidRDefault="00B10455" w:rsidP="0093685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10455" w:rsidRPr="00985370">
        <w:trPr>
          <w:trHeight w:val="436"/>
        </w:trPr>
        <w:tc>
          <w:tcPr>
            <w:tcW w:w="1834" w:type="dxa"/>
            <w:vAlign w:val="center"/>
          </w:tcPr>
          <w:p w:rsidR="00B10455" w:rsidRPr="00985370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985370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B10455" w:rsidRPr="00985370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</w:t>
            </w:r>
          </w:p>
          <w:p w:rsidR="00B10455" w:rsidRPr="00985370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B10455" w:rsidRPr="00985370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B10455" w:rsidRPr="00985370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985370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985370">
        <w:trPr>
          <w:trHeight w:val="1113"/>
        </w:trPr>
        <w:tc>
          <w:tcPr>
            <w:tcW w:w="1834" w:type="dxa"/>
            <w:vAlign w:val="center"/>
          </w:tcPr>
          <w:p w:rsidR="00B10455" w:rsidRPr="00985370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985370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B10455" w:rsidRPr="00985370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Însuşirea şi aplicarea mijloacelor şi procedeelor metodice în vederea valorificării potenţialului bio-motric</w:t>
            </w: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tehnico-tactic şi psihic 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invatarea regulamentului simplificat de tragere, de comportament in poligon, a actiunilor permise si a celor strict interzise</w:t>
            </w:r>
          </w:p>
          <w:p w:rsidR="00B10455" w:rsidRPr="00985370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invatarea partilor componente ale arcului si functiile lor</w:t>
            </w:r>
          </w:p>
        </w:tc>
        <w:tc>
          <w:tcPr>
            <w:tcW w:w="4666" w:type="dxa"/>
            <w:shd w:val="clear" w:color="auto" w:fill="92CDDC"/>
          </w:tcPr>
          <w:p w:rsidR="00B10455" w:rsidRPr="00363F1E" w:rsidRDefault="00B10455" w:rsidP="0093685B">
            <w:pPr>
              <w:numPr>
                <w:ilvl w:val="1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B10455" w:rsidRPr="00363F1E" w:rsidRDefault="00B10455" w:rsidP="0093685B">
            <w:pPr>
              <w:numPr>
                <w:ilvl w:val="1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B10455" w:rsidRPr="00363F1E" w:rsidRDefault="00B10455" w:rsidP="0093685B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B10455" w:rsidRPr="00985370" w:rsidRDefault="00B10455" w:rsidP="005F2DA2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395"/>
        <w:gridCol w:w="3402"/>
        <w:gridCol w:w="3224"/>
        <w:gridCol w:w="1714"/>
      </w:tblGrid>
      <w:tr w:rsidR="00B10455" w:rsidRPr="00520517">
        <w:trPr>
          <w:trHeight w:val="250"/>
        </w:trPr>
        <w:tc>
          <w:tcPr>
            <w:tcW w:w="14529" w:type="dxa"/>
            <w:gridSpan w:val="7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(12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B10455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L1-4-7-10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93685B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10455" w:rsidRDefault="00B10455" w:rsidP="0093685B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985370" w:rsidRDefault="00B10455" w:rsidP="0093685B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10455" w:rsidRDefault="00B10455" w:rsidP="0093685B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363F1E" w:rsidRDefault="00B10455" w:rsidP="0093685B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10455" w:rsidRPr="00985370" w:rsidRDefault="00B10455" w:rsidP="0093685B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10455" w:rsidRPr="00520517" w:rsidRDefault="00B10455" w:rsidP="005F2DA2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520517" w:rsidRDefault="00B10455" w:rsidP="005F2DA2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Pr="00520517" w:rsidRDefault="00B10455" w:rsidP="005F2DA2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ecifice disciplinei sportive</w:t>
            </w:r>
          </w:p>
        </w:tc>
        <w:tc>
          <w:tcPr>
            <w:tcW w:w="3402" w:type="dxa"/>
          </w:tcPr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B10455" w:rsidRPr="001036FB" w:rsidRDefault="00B10455" w:rsidP="0093685B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B10455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B10455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flexiuni</w:t>
            </w:r>
          </w:p>
          <w:p w:rsidR="00B10455" w:rsidRPr="00520517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2-5-8-11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93685B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Învăţarea si consolidarea elementelor tehnice de bază</w:t>
            </w:r>
          </w:p>
          <w:p w:rsidR="00B10455" w:rsidRPr="00520517" w:rsidRDefault="00B10455" w:rsidP="0093685B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93685B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capacităţii  de efort  specifice tirului cu arcul</w:t>
            </w:r>
          </w:p>
          <w:p w:rsidR="00B10455" w:rsidRPr="00520517" w:rsidRDefault="00B10455" w:rsidP="0093685B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Pr="00520517" w:rsidRDefault="00B10455" w:rsidP="0093685B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93685B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520517" w:rsidRDefault="00B10455" w:rsidP="0093685B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Pr="00520517" w:rsidRDefault="00B10455" w:rsidP="0093685B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tehnicii de tragere prin exercitii cu arcul</w:t>
            </w: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Adaptarea pozi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efort specific tirului cu arcul</w:t>
            </w: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CE487E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in manerul arcului</w:t>
            </w:r>
          </w:p>
          <w:p w:rsidR="00B10455" w:rsidRPr="00CE487E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degetelor pe coarda</w:t>
            </w:r>
          </w:p>
          <w:p w:rsidR="00B10455" w:rsidRPr="00CE487E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Orientarea antebratului bratului de arc in fazele de ridicare si armare</w:t>
            </w:r>
          </w:p>
          <w:p w:rsidR="00B10455" w:rsidRPr="00CE487E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Ridicarea arcului cu umerii jos</w:t>
            </w:r>
          </w:p>
          <w:p w:rsidR="00B10455" w:rsidRPr="00CE487E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umerii jos si utilizarea muschilor spatelui</w:t>
            </w:r>
          </w:p>
          <w:p w:rsidR="00B10455" w:rsidRPr="00CE487E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de coarda la barbie si alinierea cotului cu linia sagetii</w:t>
            </w:r>
          </w:p>
          <w:p w:rsidR="00B10455" w:rsidRPr="00CE487E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antebratului in faza de fixare pentru a asigura un traseu liber corzii</w:t>
            </w:r>
          </w:p>
          <w:p w:rsidR="00B10455" w:rsidRPr="00CE487E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Invatarea eliberarii corzii</w:t>
            </w:r>
          </w:p>
          <w:p w:rsidR="00B10455" w:rsidRPr="00CE487E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urmarirea alinierii reperelor – tinta, ochitor, coarda</w:t>
            </w:r>
          </w:p>
          <w:p w:rsidR="00B10455" w:rsidRPr="00CE487E" w:rsidRDefault="00B10455" w:rsidP="0093685B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CE487E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081624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624">
              <w:rPr>
                <w:rFonts w:ascii="Times New Roman" w:hAnsi="Times New Roman" w:cs="Times New Roman"/>
                <w:sz w:val="20"/>
                <w:szCs w:val="20"/>
              </w:rPr>
              <w:t>Tragere la panou apropiat cu unghi ridicat</w:t>
            </w: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Tragere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 sportiv</w:t>
            </w:r>
          </w:p>
          <w:p w:rsidR="00B10455" w:rsidRPr="00520517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5F2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3-6-9-12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93685B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10455" w:rsidRDefault="00B10455" w:rsidP="0093685B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985370" w:rsidRDefault="00B10455" w:rsidP="0093685B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10455" w:rsidRDefault="00B10455" w:rsidP="0093685B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363F1E" w:rsidRDefault="00B10455" w:rsidP="0093685B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10455" w:rsidRPr="00985370" w:rsidRDefault="00B10455" w:rsidP="0093685B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10455" w:rsidRPr="00520517" w:rsidRDefault="00B10455" w:rsidP="0093685B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520517" w:rsidRDefault="00B10455" w:rsidP="0093685B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Pr="00520517" w:rsidRDefault="00B10455" w:rsidP="0093685B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B10455" w:rsidRPr="001036FB" w:rsidRDefault="00B10455" w:rsidP="0093685B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B10455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B10455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flexiuni</w:t>
            </w:r>
          </w:p>
          <w:p w:rsidR="00B10455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Streching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B10455" w:rsidRPr="00520517" w:rsidRDefault="00B10455" w:rsidP="005F2D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5F2D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5F2D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5F2D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5F2D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5F2D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5F2D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5F2D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5F2D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5F2D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5F2D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5F2D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5F2D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Default="00B10455" w:rsidP="006931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6F46CC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B10455" w:rsidRPr="00520517" w:rsidRDefault="00B10455" w:rsidP="006F46C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B10455" w:rsidRPr="00520517" w:rsidRDefault="00B10455" w:rsidP="006F46CC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6F46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6F46C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B10455" w:rsidRPr="00520517" w:rsidRDefault="00B10455" w:rsidP="006F46C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B10455" w:rsidRPr="00520517" w:rsidRDefault="00B10455" w:rsidP="006F46C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B10455" w:rsidRPr="00520517" w:rsidRDefault="00B10455" w:rsidP="006F46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>începători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B10455" w:rsidRPr="00520517" w:rsidRDefault="00B10455" w:rsidP="006F46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B10455" w:rsidRPr="00520517" w:rsidRDefault="00B10455" w:rsidP="006F46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B10455" w:rsidRPr="00520517" w:rsidRDefault="00B10455" w:rsidP="006F46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precompetiţională I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  <w:t>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B10455" w:rsidRPr="00520517" w:rsidRDefault="00B10455" w:rsidP="006F46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9</w:t>
      </w:r>
    </w:p>
    <w:p w:rsidR="00B10455" w:rsidRPr="00520517" w:rsidRDefault="00B10455" w:rsidP="006F46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2" type="#_x0000_t202" style="position:absolute;margin-left:-5.5pt;margin-top:36.8pt;width:493.95pt;height:71.2pt;z-index:251674624">
            <v:textbox style="mso-next-textbox:#_x0000_s1042;mso-fit-shape-to-text:t">
              <w:txbxContent>
                <w:p w:rsidR="00B10455" w:rsidRDefault="00B10455" w:rsidP="006F46CC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B10455" w:rsidRDefault="00B10455" w:rsidP="006F46CC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procedeelor de bază</w:t>
                  </w:r>
                </w:p>
                <w:p w:rsidR="00B10455" w:rsidRDefault="00B10455" w:rsidP="006F46CC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B10455" w:rsidRDefault="00B10455" w:rsidP="006F46CC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elementelor tehnice de tragere la distanţe outdoor</w:t>
                  </w:r>
                </w:p>
                <w:p w:rsidR="00B10455" w:rsidRDefault="00B10455" w:rsidP="006F46CC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outdoor</w:t>
                  </w:r>
                </w:p>
                <w:p w:rsidR="00B10455" w:rsidRPr="00D94BA9" w:rsidRDefault="00B10455" w:rsidP="006F46CC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25.04 – 22.05.2011</w:t>
      </w:r>
    </w:p>
    <w:p w:rsidR="00B10455" w:rsidRPr="00520517" w:rsidRDefault="00B10455" w:rsidP="006F46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3" type="#_x0000_t202" style="position:absolute;margin-left:495pt;margin-top:21.3pt;width:227.75pt;height:71.2pt;z-index:251675648">
            <v:textbox style="mso-next-textbox:#_x0000_s1043;mso-fit-shape-to-text:t">
              <w:txbxContent>
                <w:p w:rsidR="00B10455" w:rsidRDefault="00B10455" w:rsidP="006F46CC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02D0B">
                    <w:rPr>
                      <w:rFonts w:ascii="Times New Roman" w:hAnsi="Times New Roman" w:cs="Times New Roman"/>
                    </w:rPr>
                    <w:t xml:space="preserve">:  </w:t>
                  </w:r>
                </w:p>
                <w:p w:rsidR="00B10455" w:rsidRPr="00D02D0B" w:rsidRDefault="00B10455" w:rsidP="006F46CC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 - arc lamelă cu mâner, 8-12 lbs. (cl.I-II)</w:t>
                  </w:r>
                </w:p>
                <w:p w:rsidR="00B10455" w:rsidRPr="00D02D0B" w:rsidRDefault="00B10455" w:rsidP="006F46CC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arc crosă lemn sau plastic (max. 600g.), lame recurbate, 14-18 lbs. (cl. III-IV)</w:t>
                  </w:r>
                </w:p>
                <w:p w:rsidR="00B10455" w:rsidRPr="00D02D0B" w:rsidRDefault="00B10455" w:rsidP="006F46CC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B10455" w:rsidRDefault="00B10455" w:rsidP="006F46CC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B10455" w:rsidRPr="00520517">
        <w:trPr>
          <w:trHeight w:val="252"/>
        </w:trPr>
        <w:tc>
          <w:tcPr>
            <w:tcW w:w="14410" w:type="dxa"/>
            <w:gridSpan w:val="4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B10455" w:rsidRPr="00520517">
        <w:trPr>
          <w:trHeight w:val="252"/>
        </w:trPr>
        <w:tc>
          <w:tcPr>
            <w:tcW w:w="5412" w:type="dxa"/>
            <w:gridSpan w:val="2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B10455" w:rsidRPr="00520517">
        <w:trPr>
          <w:trHeight w:val="264"/>
        </w:trPr>
        <w:tc>
          <w:tcPr>
            <w:tcW w:w="5412" w:type="dxa"/>
            <w:gridSpan w:val="2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B10455" w:rsidRPr="00DA145D">
        <w:trPr>
          <w:trHeight w:val="350"/>
        </w:trPr>
        <w:tc>
          <w:tcPr>
            <w:tcW w:w="1834" w:type="dxa"/>
            <w:vAlign w:val="center"/>
          </w:tcPr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B10455" w:rsidRPr="00DA145D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B10455" w:rsidRPr="00DA145D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B10455" w:rsidRPr="00DA145D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B10455" w:rsidRPr="00DA145D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B10455" w:rsidRPr="00DA145D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B10455" w:rsidRPr="00DA145D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B10455" w:rsidRPr="00DA145D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B10455" w:rsidRPr="00DA145D" w:rsidRDefault="00B10455" w:rsidP="009368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B10455" w:rsidRDefault="00B10455" w:rsidP="009368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capacităţii de bilateralitate (ambidextrie) </w:t>
            </w:r>
          </w:p>
          <w:p w:rsidR="00B10455" w:rsidRPr="00DA145D" w:rsidRDefault="00B10455" w:rsidP="009368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B10455" w:rsidRDefault="00B10455" w:rsidP="009368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B10455" w:rsidRPr="00DA145D" w:rsidRDefault="00B10455" w:rsidP="009368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DA145D">
        <w:trPr>
          <w:trHeight w:val="542"/>
        </w:trPr>
        <w:tc>
          <w:tcPr>
            <w:tcW w:w="1834" w:type="dxa"/>
            <w:vAlign w:val="center"/>
          </w:tcPr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B10455" w:rsidRPr="00DA145D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B10455" w:rsidRPr="00DA145D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B10455" w:rsidRPr="005E654B" w:rsidRDefault="00B10455" w:rsidP="009368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B10455" w:rsidRPr="00DA145D" w:rsidRDefault="00B10455" w:rsidP="009368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B10455" w:rsidRDefault="00B10455" w:rsidP="009368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B10455" w:rsidRPr="005E654B" w:rsidRDefault="00B10455" w:rsidP="009368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 xml:space="preserve"> 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92CDDC"/>
          </w:tcPr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DA145D">
        <w:trPr>
          <w:trHeight w:val="1421"/>
        </w:trPr>
        <w:tc>
          <w:tcPr>
            <w:tcW w:w="1834" w:type="dxa"/>
            <w:vAlign w:val="center"/>
          </w:tcPr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B10455" w:rsidRPr="00DA145D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B10455" w:rsidRPr="00DA145D" w:rsidRDefault="00B10455" w:rsidP="0093685B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DA145D" w:rsidRDefault="00B10455" w:rsidP="0093685B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92CDDC"/>
          </w:tcPr>
          <w:p w:rsidR="00B10455" w:rsidRDefault="00B10455" w:rsidP="009368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iunilor tactice individuale elementare,  specifice tirului cu arcul</w:t>
            </w:r>
          </w:p>
          <w:p w:rsidR="00B10455" w:rsidRDefault="00B10455" w:rsidP="009368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10455" w:rsidRPr="006A3371" w:rsidRDefault="00B10455" w:rsidP="009368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B10455" w:rsidRPr="00DA145D" w:rsidRDefault="00B10455" w:rsidP="009368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Însuşirea acţiunilor tactice individuale elementare,  specifice tirului cu arcul</w:t>
            </w:r>
          </w:p>
        </w:tc>
      </w:tr>
      <w:tr w:rsidR="00B10455" w:rsidRPr="00DA145D">
        <w:trPr>
          <w:trHeight w:val="436"/>
        </w:trPr>
        <w:tc>
          <w:tcPr>
            <w:tcW w:w="1834" w:type="dxa"/>
            <w:vAlign w:val="center"/>
          </w:tcPr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B10455" w:rsidRPr="00DA145D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B10455" w:rsidRPr="00DA145D" w:rsidRDefault="00B10455" w:rsidP="009368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B10455" w:rsidRPr="00DA145D" w:rsidRDefault="00B10455" w:rsidP="009368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DA145D">
        <w:trPr>
          <w:trHeight w:val="1113"/>
        </w:trPr>
        <w:tc>
          <w:tcPr>
            <w:tcW w:w="1834" w:type="dxa"/>
            <w:vAlign w:val="center"/>
          </w:tcPr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B10455" w:rsidRPr="00DA145D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B10455" w:rsidRPr="00DA145D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B10455" w:rsidRPr="00DA145D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B10455" w:rsidRPr="00DA145D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10455" w:rsidRPr="00DA145D" w:rsidRDefault="00B10455" w:rsidP="00936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B10455" w:rsidRPr="00DA145D" w:rsidRDefault="00B10455" w:rsidP="009368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regulamentului simplificat de tragere, de comportament in poligon, a actiunilor permise si a celor strict interzise</w:t>
            </w:r>
          </w:p>
          <w:p w:rsidR="00B10455" w:rsidRPr="00DA145D" w:rsidRDefault="00B10455" w:rsidP="009368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partilor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componente ale arcului si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iile lor</w:t>
            </w:r>
          </w:p>
        </w:tc>
        <w:tc>
          <w:tcPr>
            <w:tcW w:w="4666" w:type="dxa"/>
            <w:shd w:val="clear" w:color="auto" w:fill="92CDDC"/>
          </w:tcPr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10455" w:rsidRPr="00DA145D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10455" w:rsidRDefault="00B10455" w:rsidP="006F46CC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395"/>
        <w:gridCol w:w="3402"/>
        <w:gridCol w:w="3224"/>
        <w:gridCol w:w="1714"/>
      </w:tblGrid>
      <w:tr w:rsidR="00B10455" w:rsidRPr="00520517">
        <w:trPr>
          <w:trHeight w:val="250"/>
        </w:trPr>
        <w:tc>
          <w:tcPr>
            <w:tcW w:w="14529" w:type="dxa"/>
            <w:gridSpan w:val="7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(12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B10455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L1-4-7-10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93685B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10455" w:rsidRDefault="00B10455" w:rsidP="0093685B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985370" w:rsidRDefault="00B10455" w:rsidP="0093685B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10455" w:rsidRDefault="00B10455" w:rsidP="0093685B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363F1E" w:rsidRDefault="00B10455" w:rsidP="0093685B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10455" w:rsidRPr="00985370" w:rsidRDefault="00B10455" w:rsidP="0093685B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10455" w:rsidRPr="00520517" w:rsidRDefault="00B10455" w:rsidP="0093685B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520517" w:rsidRDefault="00B10455" w:rsidP="0093685B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Pr="00520517" w:rsidRDefault="00B10455" w:rsidP="0093685B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B10455" w:rsidRPr="001036FB" w:rsidRDefault="00B10455" w:rsidP="0093685B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B10455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B10455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flexiuni</w:t>
            </w:r>
          </w:p>
          <w:p w:rsidR="00B10455" w:rsidRPr="00520517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2-5-8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93685B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Învăţarea si consolidarea elementelor tehnice de bază</w:t>
            </w:r>
          </w:p>
          <w:p w:rsidR="00B10455" w:rsidRPr="00520517" w:rsidRDefault="00B10455" w:rsidP="0093685B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93685B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10455" w:rsidRPr="00520517" w:rsidRDefault="00B10455" w:rsidP="0093685B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Pr="00520517" w:rsidRDefault="00B10455" w:rsidP="0093685B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93685B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520517" w:rsidRDefault="00B10455" w:rsidP="0093685B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Pr="00520517" w:rsidRDefault="00B10455" w:rsidP="0093685B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tehnicii de tragere prin exercitii cu arcul</w:t>
            </w: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Adaptarea pozi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efort specific tirului cu arcul</w:t>
            </w: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CE487E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in manerul arcului</w:t>
            </w:r>
          </w:p>
          <w:p w:rsidR="00B10455" w:rsidRPr="00CE487E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degetelor pe coarda</w:t>
            </w:r>
          </w:p>
          <w:p w:rsidR="00B10455" w:rsidRPr="00CE487E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Orientarea antebratului bratului de arc in fazele de ridicare si armare</w:t>
            </w:r>
          </w:p>
          <w:p w:rsidR="00B10455" w:rsidRPr="00CE487E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Ridicarea arcului cu umerii jos</w:t>
            </w:r>
          </w:p>
          <w:p w:rsidR="00B10455" w:rsidRPr="00CE487E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umerii jos si utilizarea muschilor spatelui</w:t>
            </w:r>
          </w:p>
          <w:p w:rsidR="00B10455" w:rsidRPr="00CE487E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de coarda la barbie si alinierea cotului cu linia sagetii</w:t>
            </w:r>
          </w:p>
          <w:p w:rsidR="00B10455" w:rsidRPr="00CE487E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antebratului in faza de fixare pentru a asigura un traseu liber corzii</w:t>
            </w:r>
          </w:p>
          <w:p w:rsidR="00B10455" w:rsidRPr="00CE487E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Invatarea eliberarii corzii</w:t>
            </w:r>
          </w:p>
          <w:p w:rsidR="00B10455" w:rsidRPr="00CE487E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urmarirea alinierii reperelor – tinta, ochitor, coarda</w:t>
            </w:r>
          </w:p>
          <w:p w:rsidR="00B10455" w:rsidRPr="00CE487E" w:rsidRDefault="00B10455" w:rsidP="0093685B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CE487E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081624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624">
              <w:rPr>
                <w:rFonts w:ascii="Times New Roman" w:hAnsi="Times New Roman" w:cs="Times New Roman"/>
                <w:sz w:val="20"/>
                <w:szCs w:val="20"/>
              </w:rPr>
              <w:t>Tragere la panou apropiat cu unghi ridicat</w:t>
            </w: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Tragere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 sportiv</w:t>
            </w:r>
          </w:p>
          <w:p w:rsidR="00B10455" w:rsidRPr="00520517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B10455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3-6-9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93685B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10455" w:rsidRDefault="00B10455" w:rsidP="0093685B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985370" w:rsidRDefault="00B10455" w:rsidP="0093685B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10455" w:rsidRDefault="00B10455" w:rsidP="0093685B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363F1E" w:rsidRDefault="00B10455" w:rsidP="0093685B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10455" w:rsidRPr="00985370" w:rsidRDefault="00B10455" w:rsidP="0093685B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10455" w:rsidRPr="00520517" w:rsidRDefault="00B10455" w:rsidP="0093685B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520517" w:rsidRDefault="00B10455" w:rsidP="0093685B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Pr="00520517" w:rsidRDefault="00B10455" w:rsidP="0093685B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B10455" w:rsidRPr="001036FB" w:rsidRDefault="00B10455" w:rsidP="0093685B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10455" w:rsidRPr="00520517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B10455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B10455" w:rsidRPr="001036FB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B10455" w:rsidRDefault="00B10455" w:rsidP="00936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flexiuni</w:t>
            </w:r>
          </w:p>
          <w:p w:rsidR="00B10455" w:rsidRDefault="00B10455" w:rsidP="0093685B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Streching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10455" w:rsidRDefault="00B10455" w:rsidP="00936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B10455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11-12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3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961AA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B10455" w:rsidRPr="00520517" w:rsidRDefault="00B10455" w:rsidP="00961AA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520517" w:rsidRDefault="00B10455" w:rsidP="00961AA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10455" w:rsidRDefault="00B10455" w:rsidP="00961AA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Aplicarea, în întreceri şi concursuri sportive, a potenţialului motric şi tehnico-tactic dobândit</w:t>
            </w:r>
          </w:p>
          <w:p w:rsidR="00B10455" w:rsidRPr="004F2AD8" w:rsidRDefault="00B10455" w:rsidP="00961AA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4F2AD8" w:rsidRDefault="00B10455" w:rsidP="00961AA8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B10455" w:rsidRPr="004F2AD8" w:rsidRDefault="00B10455" w:rsidP="00961AA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B10455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10455" w:rsidRPr="004E5448" w:rsidRDefault="00B10455" w:rsidP="00961AA8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B10455" w:rsidRDefault="00B10455" w:rsidP="00961AA8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B10455" w:rsidRPr="001C427B" w:rsidRDefault="00B10455" w:rsidP="00961AA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1C427B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Pr="00520517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B10455" w:rsidRPr="00520517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B10455" w:rsidRDefault="00B10455" w:rsidP="00961AA8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B10455" w:rsidRDefault="00B10455" w:rsidP="00961AA8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B10455" w:rsidRDefault="00B10455" w:rsidP="00961AA8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B10455" w:rsidRDefault="00B10455" w:rsidP="00961AA8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B10455" w:rsidRDefault="00B10455" w:rsidP="00961AA8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</w:t>
            </w: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B10455" w:rsidRDefault="00B10455" w:rsidP="006F46C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10455" w:rsidRPr="00520517" w:rsidRDefault="00B10455" w:rsidP="006F46CC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>LANUL DE PREGĂTIRE PE MEZOCICLURI</w:t>
      </w:r>
    </w:p>
    <w:p w:rsidR="00B10455" w:rsidRPr="00520517" w:rsidRDefault="00B10455" w:rsidP="006F46C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B10455" w:rsidRPr="00520517" w:rsidRDefault="00B10455" w:rsidP="006F46CC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6F46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6F46C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B10455" w:rsidRPr="00520517" w:rsidRDefault="00B10455" w:rsidP="006F46C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B10455" w:rsidRPr="00520517" w:rsidRDefault="00B10455" w:rsidP="006F46C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B10455" w:rsidRPr="00520517" w:rsidRDefault="00B10455" w:rsidP="006F46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>începători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B10455" w:rsidRPr="00520517" w:rsidRDefault="00B10455" w:rsidP="006F46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B10455" w:rsidRPr="00520517" w:rsidRDefault="00B10455" w:rsidP="006F46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B10455" w:rsidRPr="00520517" w:rsidRDefault="00B10455" w:rsidP="006F46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precompetiţională II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>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B10455" w:rsidRPr="00520517" w:rsidRDefault="00B10455" w:rsidP="006F46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10</w:t>
      </w:r>
    </w:p>
    <w:p w:rsidR="00B10455" w:rsidRPr="00520517" w:rsidRDefault="00B10455" w:rsidP="006F46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4" type="#_x0000_t202" style="position:absolute;margin-left:-5.5pt;margin-top:36.8pt;width:493.95pt;height:71.2pt;z-index:251676672">
            <v:textbox style="mso-next-textbox:#_x0000_s1044;mso-fit-shape-to-text:t">
              <w:txbxContent>
                <w:p w:rsidR="00B10455" w:rsidRDefault="00B10455" w:rsidP="006F46CC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B10455" w:rsidRDefault="00B10455" w:rsidP="006F46CC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procedeelor de bază</w:t>
                  </w:r>
                </w:p>
                <w:p w:rsidR="00B10455" w:rsidRDefault="00B10455" w:rsidP="006F46CC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B10455" w:rsidRDefault="00B10455" w:rsidP="006F46CC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elementelor tehnice de tragere la distanţa de concurs</w:t>
                  </w:r>
                </w:p>
                <w:p w:rsidR="00B10455" w:rsidRDefault="00B10455" w:rsidP="006F46CC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outdoor</w:t>
                  </w:r>
                </w:p>
                <w:p w:rsidR="00B10455" w:rsidRPr="00D94BA9" w:rsidRDefault="00B10455" w:rsidP="006F46CC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23.05 – 26.06</w:t>
      </w:r>
      <w:r w:rsidRPr="00520517">
        <w:rPr>
          <w:rFonts w:ascii="Times New Roman" w:hAnsi="Times New Roman" w:cs="Times New Roman"/>
          <w:sz w:val="20"/>
          <w:szCs w:val="20"/>
        </w:rPr>
        <w:t>.2011</w:t>
      </w:r>
    </w:p>
    <w:p w:rsidR="00B10455" w:rsidRPr="00520517" w:rsidRDefault="00B10455" w:rsidP="006F46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5" type="#_x0000_t202" style="position:absolute;margin-left:495pt;margin-top:21.3pt;width:227.75pt;height:71.2pt;z-index:251677696">
            <v:textbox style="mso-next-textbox:#_x0000_s1045;mso-fit-shape-to-text:t">
              <w:txbxContent>
                <w:p w:rsidR="00B10455" w:rsidRDefault="00B10455" w:rsidP="006F46CC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02D0B">
                    <w:rPr>
                      <w:rFonts w:ascii="Times New Roman" w:hAnsi="Times New Roman" w:cs="Times New Roman"/>
                    </w:rPr>
                    <w:t xml:space="preserve">:  </w:t>
                  </w:r>
                </w:p>
                <w:p w:rsidR="00B10455" w:rsidRPr="00D02D0B" w:rsidRDefault="00B10455" w:rsidP="006F46CC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 - arc lamelă cu mâner, 8-12 lbs. (cl.I-II)</w:t>
                  </w:r>
                </w:p>
                <w:p w:rsidR="00B10455" w:rsidRPr="00D02D0B" w:rsidRDefault="00B10455" w:rsidP="006F46CC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arc crosă lemn sau plastic (max. 600g.), lame recurbate, 14-18 lbs. (cl. III-IV)</w:t>
                  </w:r>
                </w:p>
                <w:p w:rsidR="00B10455" w:rsidRPr="00D02D0B" w:rsidRDefault="00B10455" w:rsidP="006F46CC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B10455" w:rsidRDefault="00B10455" w:rsidP="006F46CC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B10455" w:rsidRPr="00520517">
        <w:trPr>
          <w:trHeight w:val="252"/>
        </w:trPr>
        <w:tc>
          <w:tcPr>
            <w:tcW w:w="14410" w:type="dxa"/>
            <w:gridSpan w:val="4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B10455" w:rsidRPr="00520517">
        <w:trPr>
          <w:trHeight w:val="252"/>
        </w:trPr>
        <w:tc>
          <w:tcPr>
            <w:tcW w:w="5412" w:type="dxa"/>
            <w:gridSpan w:val="2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B10455" w:rsidRPr="00520517">
        <w:trPr>
          <w:trHeight w:val="264"/>
        </w:trPr>
        <w:tc>
          <w:tcPr>
            <w:tcW w:w="5412" w:type="dxa"/>
            <w:gridSpan w:val="2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B10455" w:rsidRPr="00DA145D">
        <w:trPr>
          <w:trHeight w:val="350"/>
        </w:trPr>
        <w:tc>
          <w:tcPr>
            <w:tcW w:w="1834" w:type="dxa"/>
            <w:vAlign w:val="center"/>
          </w:tcPr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B10455" w:rsidRPr="00DA145D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B10455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capacităţii de bilateralitate (ambidextrie) </w:t>
            </w:r>
          </w:p>
          <w:p w:rsidR="00B10455" w:rsidRPr="00DA145D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B10455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B10455" w:rsidRPr="00DA145D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DA145D">
        <w:trPr>
          <w:trHeight w:val="542"/>
        </w:trPr>
        <w:tc>
          <w:tcPr>
            <w:tcW w:w="1834" w:type="dxa"/>
            <w:vAlign w:val="center"/>
          </w:tcPr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B10455" w:rsidRPr="005E654B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B10455" w:rsidRPr="00DA145D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B10455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B10455" w:rsidRPr="005E654B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 xml:space="preserve"> 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92CDDC"/>
          </w:tcPr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DA145D">
        <w:trPr>
          <w:trHeight w:val="1421"/>
        </w:trPr>
        <w:tc>
          <w:tcPr>
            <w:tcW w:w="1834" w:type="dxa"/>
            <w:vAlign w:val="center"/>
          </w:tcPr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B10455" w:rsidRPr="00DA145D" w:rsidRDefault="00B10455" w:rsidP="00961AA8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DA145D" w:rsidRDefault="00B10455" w:rsidP="00961AA8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92CDDC"/>
          </w:tcPr>
          <w:p w:rsidR="00B10455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iunilor tactice individuale elementare,  specifice tirului cu arcul</w:t>
            </w:r>
          </w:p>
          <w:p w:rsidR="00B10455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10455" w:rsidRPr="006A3371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B10455" w:rsidRPr="00DA145D" w:rsidRDefault="00B10455" w:rsidP="00961A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Însuşirea acţiunilor tactice individuale elementare,  specifice tirului cu arcul</w:t>
            </w:r>
          </w:p>
        </w:tc>
      </w:tr>
      <w:tr w:rsidR="00B10455" w:rsidRPr="00DA145D">
        <w:trPr>
          <w:trHeight w:val="436"/>
        </w:trPr>
        <w:tc>
          <w:tcPr>
            <w:tcW w:w="1834" w:type="dxa"/>
            <w:vAlign w:val="center"/>
          </w:tcPr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B10455" w:rsidRPr="00DA145D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B10455" w:rsidRPr="00DA145D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DA145D">
        <w:trPr>
          <w:trHeight w:val="1113"/>
        </w:trPr>
        <w:tc>
          <w:tcPr>
            <w:tcW w:w="1834" w:type="dxa"/>
            <w:vAlign w:val="center"/>
          </w:tcPr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B10455" w:rsidRPr="00DA145D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regulamentului simplificat de tragere, de comportament in poligon, a actiunilor permise si a celor strict interzise</w:t>
            </w:r>
          </w:p>
          <w:p w:rsidR="00B10455" w:rsidRPr="00DA145D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partilor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componente ale arcului si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iile lor</w:t>
            </w:r>
          </w:p>
        </w:tc>
        <w:tc>
          <w:tcPr>
            <w:tcW w:w="4666" w:type="dxa"/>
            <w:shd w:val="clear" w:color="auto" w:fill="92CDDC"/>
          </w:tcPr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10455" w:rsidRDefault="00B10455" w:rsidP="006F46CC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395"/>
        <w:gridCol w:w="3402"/>
        <w:gridCol w:w="3224"/>
        <w:gridCol w:w="1714"/>
      </w:tblGrid>
      <w:tr w:rsidR="00B10455" w:rsidRPr="00520517">
        <w:trPr>
          <w:trHeight w:val="250"/>
        </w:trPr>
        <w:tc>
          <w:tcPr>
            <w:tcW w:w="14529" w:type="dxa"/>
            <w:gridSpan w:val="7"/>
          </w:tcPr>
          <w:p w:rsidR="00B10455" w:rsidRPr="00520517" w:rsidRDefault="00B10455" w:rsidP="005F31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B10455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L1-4-7-10-13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961AA8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10455" w:rsidRDefault="00B10455" w:rsidP="00961AA8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985370" w:rsidRDefault="00B10455" w:rsidP="00961AA8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10455" w:rsidRDefault="00B10455" w:rsidP="00961AA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363F1E" w:rsidRDefault="00B10455" w:rsidP="00961AA8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10455" w:rsidRPr="00985370" w:rsidRDefault="00B10455" w:rsidP="00961AA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10455" w:rsidRPr="00520517" w:rsidRDefault="00B10455" w:rsidP="00961AA8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520517" w:rsidRDefault="00B10455" w:rsidP="00961AA8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Pr="00520517" w:rsidRDefault="00B10455" w:rsidP="00961AA8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B10455" w:rsidRPr="001036FB" w:rsidRDefault="00B10455" w:rsidP="00961AA8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B10455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B10455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flexiuni</w:t>
            </w:r>
          </w:p>
          <w:p w:rsidR="00B10455" w:rsidRPr="00520517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2-5-8-11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961AA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Învăţarea si consolidarea elementelor tehnice de bază</w:t>
            </w:r>
          </w:p>
          <w:p w:rsidR="00B10455" w:rsidRPr="00520517" w:rsidRDefault="00B10455" w:rsidP="00961AA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961AA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10455" w:rsidRPr="00520517" w:rsidRDefault="00B10455" w:rsidP="00961AA8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Pr="00520517" w:rsidRDefault="00B10455" w:rsidP="00961AA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961AA8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520517" w:rsidRDefault="00B10455" w:rsidP="00961AA8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Pr="00520517" w:rsidRDefault="00B10455" w:rsidP="00961AA8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tehnicii de tragere prin exercitii cu arcul</w:t>
            </w: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Adaptarea pozi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efort specific tirului cu arcul</w:t>
            </w: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CE487E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in manerul arcului</w:t>
            </w:r>
          </w:p>
          <w:p w:rsidR="00B10455" w:rsidRPr="00CE487E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degetelor pe coarda</w:t>
            </w:r>
          </w:p>
          <w:p w:rsidR="00B10455" w:rsidRPr="00CE487E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Orientarea antebratului bratului de arc in fazele de ridicare si armare</w:t>
            </w:r>
          </w:p>
          <w:p w:rsidR="00B10455" w:rsidRPr="00CE487E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Ridicarea arcului cu umerii jos</w:t>
            </w:r>
          </w:p>
          <w:p w:rsidR="00B10455" w:rsidRPr="00CE487E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umerii jos si utilizarea muschilor spatelui</w:t>
            </w:r>
          </w:p>
          <w:p w:rsidR="00B10455" w:rsidRPr="00CE487E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de coarda la barbie si alinierea cotului cu linia sagetii</w:t>
            </w:r>
          </w:p>
          <w:p w:rsidR="00B10455" w:rsidRPr="00CE487E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antebratului in faza de fixare pentru a asigura un traseu liber corzii</w:t>
            </w:r>
          </w:p>
          <w:p w:rsidR="00B10455" w:rsidRPr="00CE487E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Invatarea eliberarii corzii</w:t>
            </w:r>
          </w:p>
          <w:p w:rsidR="00B10455" w:rsidRPr="00CE487E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urmarirea alinierii reperelor – tinta, ochitor, coarda</w:t>
            </w:r>
          </w:p>
          <w:p w:rsidR="00B10455" w:rsidRPr="00CE487E" w:rsidRDefault="00B10455" w:rsidP="00961AA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CE487E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081624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624">
              <w:rPr>
                <w:rFonts w:ascii="Times New Roman" w:hAnsi="Times New Roman" w:cs="Times New Roman"/>
                <w:sz w:val="20"/>
                <w:szCs w:val="20"/>
              </w:rPr>
              <w:t>Tragere la panou apropiat cu unghi ridicat</w:t>
            </w: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Tragere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 sportiv</w:t>
            </w:r>
          </w:p>
          <w:p w:rsidR="00B10455" w:rsidRPr="00520517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B10455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3-6-9-12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961AA8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10455" w:rsidRDefault="00B10455" w:rsidP="00961AA8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985370" w:rsidRDefault="00B10455" w:rsidP="00961AA8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10455" w:rsidRDefault="00B10455" w:rsidP="00961AA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363F1E" w:rsidRDefault="00B10455" w:rsidP="00961AA8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10455" w:rsidRPr="00985370" w:rsidRDefault="00B10455" w:rsidP="00961AA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10455" w:rsidRPr="00520517" w:rsidRDefault="00B10455" w:rsidP="00961AA8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520517" w:rsidRDefault="00B10455" w:rsidP="00961AA8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Pr="00520517" w:rsidRDefault="00B10455" w:rsidP="00961AA8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B10455" w:rsidRPr="001036FB" w:rsidRDefault="00B10455" w:rsidP="00961AA8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B10455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B10455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flexiuni</w:t>
            </w:r>
          </w:p>
          <w:p w:rsidR="00B10455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Streching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B10455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14-15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961AA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B10455" w:rsidRPr="00520517" w:rsidRDefault="00B10455" w:rsidP="00961AA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520517" w:rsidRDefault="00B10455" w:rsidP="00961AA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10455" w:rsidRDefault="00B10455" w:rsidP="00961AA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i w:val="0"/>
                <w:iCs w:val="0"/>
                <w:sz w:val="20"/>
                <w:szCs w:val="20"/>
              </w:rPr>
              <w:t xml:space="preserve">Aplicarea, în </w:t>
            </w: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întreceri şi concursuri sportive, a potenţialului motric şi tehnico-tactic dobândit</w:t>
            </w:r>
          </w:p>
          <w:p w:rsidR="00B10455" w:rsidRPr="004F2AD8" w:rsidRDefault="00B10455" w:rsidP="00961AA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4F2AD8" w:rsidRDefault="00B10455" w:rsidP="00961AA8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B10455" w:rsidRPr="004F2AD8" w:rsidRDefault="00B10455" w:rsidP="00961AA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B10455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10455" w:rsidRPr="004E5448" w:rsidRDefault="00B10455" w:rsidP="00961AA8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B10455" w:rsidRDefault="00B10455" w:rsidP="00961AA8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B10455" w:rsidRPr="001C427B" w:rsidRDefault="00B10455" w:rsidP="00961AA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1C427B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Pr="00520517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B10455" w:rsidRPr="00520517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B10455" w:rsidRDefault="00B10455" w:rsidP="00961AA8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B10455" w:rsidRDefault="00B10455" w:rsidP="00961AA8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B10455" w:rsidRDefault="00B10455" w:rsidP="00961AA8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B10455" w:rsidRDefault="00B10455" w:rsidP="00961AA8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B10455" w:rsidRDefault="00B10455" w:rsidP="00961AA8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</w:t>
            </w: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B10455" w:rsidRPr="00520517" w:rsidRDefault="00B10455" w:rsidP="006F46C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10455" w:rsidRPr="00520517" w:rsidRDefault="00B10455" w:rsidP="006F46CC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B10455" w:rsidRPr="00520517" w:rsidRDefault="00B10455" w:rsidP="0092076E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B10455" w:rsidRPr="00520517" w:rsidRDefault="00B10455" w:rsidP="0092076E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B10455" w:rsidRPr="00520517" w:rsidRDefault="00B10455" w:rsidP="0092076E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9207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10455" w:rsidRPr="00520517" w:rsidRDefault="00B10455" w:rsidP="00920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B10455" w:rsidRPr="00520517" w:rsidRDefault="00B10455" w:rsidP="00920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B10455" w:rsidRPr="00520517" w:rsidRDefault="00B10455" w:rsidP="00920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B10455" w:rsidRPr="00520517" w:rsidRDefault="00B10455" w:rsidP="00920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>începători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B10455" w:rsidRPr="00520517" w:rsidRDefault="00B10455" w:rsidP="00920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B10455" w:rsidRPr="00520517" w:rsidRDefault="00B10455" w:rsidP="00920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B10455" w:rsidRPr="00520517" w:rsidRDefault="00B10455" w:rsidP="00920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</w:t>
      </w:r>
      <w:r>
        <w:rPr>
          <w:rFonts w:ascii="Times New Roman" w:hAnsi="Times New Roman" w:cs="Times New Roman"/>
          <w:b/>
          <w:bCs/>
          <w:sz w:val="20"/>
          <w:szCs w:val="20"/>
        </w:rPr>
        <w:t>a de pregătire: competiţională 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B10455" w:rsidRPr="00520517" w:rsidRDefault="00B10455" w:rsidP="00920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11</w:t>
      </w:r>
    </w:p>
    <w:p w:rsidR="00B10455" w:rsidRPr="00520517" w:rsidRDefault="00B10455" w:rsidP="00920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6" type="#_x0000_t202" style="position:absolute;margin-left:-5.5pt;margin-top:36.8pt;width:493.95pt;height:71.2pt;z-index:251678720">
            <v:textbox style="mso-next-textbox:#_x0000_s1046;mso-fit-shape-to-text:t">
              <w:txbxContent>
                <w:p w:rsidR="00B10455" w:rsidRDefault="00B10455" w:rsidP="0092076E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B10455" w:rsidRDefault="00B10455" w:rsidP="0092076E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consolidarea procedeelor tehnice şi a acţiunilor tactice însuşite </w:t>
                  </w:r>
                </w:p>
                <w:p w:rsidR="00B10455" w:rsidRDefault="00B10455" w:rsidP="0092076E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specifice</w:t>
                  </w:r>
                </w:p>
                <w:p w:rsidR="00B10455" w:rsidRDefault="00B10455" w:rsidP="0092076E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elementelor tehnice de tragere pe distanţa de concurs</w:t>
                  </w:r>
                </w:p>
                <w:p w:rsidR="00B10455" w:rsidRDefault="00B10455" w:rsidP="0092076E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outdoor</w:t>
                  </w:r>
                </w:p>
                <w:p w:rsidR="00B10455" w:rsidRDefault="00B10455" w:rsidP="0092076E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  <w:p w:rsidR="00B10455" w:rsidRDefault="00B10455" w:rsidP="0092076E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93B82">
                    <w:rPr>
                      <w:rFonts w:ascii="Times New Roman" w:hAnsi="Times New Roman" w:cs="Times New Roman"/>
                    </w:rPr>
                    <w:t>- cultivarea dorinţei de afirmare în concurs</w:t>
                  </w:r>
                </w:p>
                <w:p w:rsidR="00B10455" w:rsidRDefault="00B10455" w:rsidP="0092076E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a 150 puncte la distanţa 18 m., pe ţinta de 60 cm.</w:t>
                  </w:r>
                </w:p>
                <w:p w:rsidR="00B10455" w:rsidRPr="00393B82" w:rsidRDefault="00B10455" w:rsidP="0092076E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520517">
        <w:rPr>
          <w:rFonts w:ascii="Times New Roman" w:hAnsi="Times New Roman" w:cs="Times New Roman"/>
          <w:sz w:val="20"/>
          <w:szCs w:val="20"/>
        </w:rPr>
        <w:t>7.0</w:t>
      </w:r>
      <w:r>
        <w:rPr>
          <w:rFonts w:ascii="Times New Roman" w:hAnsi="Times New Roman" w:cs="Times New Roman"/>
          <w:sz w:val="20"/>
          <w:szCs w:val="20"/>
        </w:rPr>
        <w:t>6 – 31</w:t>
      </w:r>
      <w:r w:rsidRPr="00520517">
        <w:rPr>
          <w:rFonts w:ascii="Times New Roman" w:hAnsi="Times New Roman" w:cs="Times New Roman"/>
          <w:sz w:val="20"/>
          <w:szCs w:val="20"/>
        </w:rPr>
        <w:t>.0</w:t>
      </w:r>
      <w:r>
        <w:rPr>
          <w:rFonts w:ascii="Times New Roman" w:hAnsi="Times New Roman" w:cs="Times New Roman"/>
          <w:sz w:val="20"/>
          <w:szCs w:val="20"/>
        </w:rPr>
        <w:t>7</w:t>
      </w:r>
      <w:r w:rsidRPr="00520517">
        <w:rPr>
          <w:rFonts w:ascii="Times New Roman" w:hAnsi="Times New Roman" w:cs="Times New Roman"/>
          <w:sz w:val="20"/>
          <w:szCs w:val="20"/>
        </w:rPr>
        <w:t>.2011</w:t>
      </w:r>
    </w:p>
    <w:p w:rsidR="00B10455" w:rsidRPr="00520517" w:rsidRDefault="00B10455" w:rsidP="00920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7" type="#_x0000_t202" style="position:absolute;margin-left:495pt;margin-top:21.3pt;width:227.75pt;height:71.2pt;z-index:251679744">
            <v:textbox style="mso-next-textbox:#_x0000_s1047;mso-fit-shape-to-text:t">
              <w:txbxContent>
                <w:p w:rsidR="00B10455" w:rsidRDefault="00B10455" w:rsidP="0092076E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02D0B">
                    <w:rPr>
                      <w:rFonts w:ascii="Times New Roman" w:hAnsi="Times New Roman" w:cs="Times New Roman"/>
                    </w:rPr>
                    <w:t xml:space="preserve">:  </w:t>
                  </w:r>
                </w:p>
                <w:p w:rsidR="00B10455" w:rsidRPr="00D02D0B" w:rsidRDefault="00B10455" w:rsidP="0092076E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 - arc lamelă cu mâner, 8-12 lbs. (cl.I-II)</w:t>
                  </w:r>
                </w:p>
                <w:p w:rsidR="00B10455" w:rsidRPr="00D02D0B" w:rsidRDefault="00B10455" w:rsidP="0092076E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arc crosă lemn sau plastic (max. 600g.), lame recurbate, 14-18 lbs. (cl. III-IV)</w:t>
                  </w:r>
                </w:p>
                <w:p w:rsidR="00B10455" w:rsidRPr="00D02D0B" w:rsidRDefault="00B10455" w:rsidP="0092076E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B10455" w:rsidRDefault="00B10455" w:rsidP="0092076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10455" w:rsidRDefault="00B10455" w:rsidP="0092076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10455" w:rsidRDefault="00B10455" w:rsidP="0092076E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B10455" w:rsidRPr="00520517">
        <w:trPr>
          <w:trHeight w:val="252"/>
        </w:trPr>
        <w:tc>
          <w:tcPr>
            <w:tcW w:w="14410" w:type="dxa"/>
            <w:gridSpan w:val="4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B10455" w:rsidRPr="00520517">
        <w:trPr>
          <w:trHeight w:val="252"/>
        </w:trPr>
        <w:tc>
          <w:tcPr>
            <w:tcW w:w="5412" w:type="dxa"/>
            <w:gridSpan w:val="2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B10455" w:rsidRPr="00520517">
        <w:trPr>
          <w:trHeight w:val="264"/>
        </w:trPr>
        <w:tc>
          <w:tcPr>
            <w:tcW w:w="5412" w:type="dxa"/>
            <w:gridSpan w:val="2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B10455" w:rsidRPr="00DA145D">
        <w:trPr>
          <w:trHeight w:val="350"/>
        </w:trPr>
        <w:tc>
          <w:tcPr>
            <w:tcW w:w="1834" w:type="dxa"/>
            <w:vAlign w:val="center"/>
          </w:tcPr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B10455" w:rsidRPr="00DA145D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B10455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capacităţii de bilateralitate (ambidextrie) </w:t>
            </w:r>
          </w:p>
          <w:p w:rsidR="00B10455" w:rsidRPr="00DA145D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B10455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B10455" w:rsidRPr="00DA145D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DA145D">
        <w:trPr>
          <w:trHeight w:val="542"/>
        </w:trPr>
        <w:tc>
          <w:tcPr>
            <w:tcW w:w="1834" w:type="dxa"/>
            <w:vAlign w:val="center"/>
          </w:tcPr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B10455" w:rsidRPr="005E654B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B10455" w:rsidRPr="00DA145D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B10455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B10455" w:rsidRPr="005E654B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 xml:space="preserve"> 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92CDDC"/>
          </w:tcPr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DA145D">
        <w:trPr>
          <w:trHeight w:val="1421"/>
        </w:trPr>
        <w:tc>
          <w:tcPr>
            <w:tcW w:w="1834" w:type="dxa"/>
            <w:vAlign w:val="center"/>
          </w:tcPr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B10455" w:rsidRPr="00DA145D" w:rsidRDefault="00B10455" w:rsidP="00961AA8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DA145D" w:rsidRDefault="00B10455" w:rsidP="00961AA8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92CDDC"/>
          </w:tcPr>
          <w:p w:rsidR="00B10455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iunilor tactice individuale elementare,  specifice tirului cu arcul</w:t>
            </w:r>
          </w:p>
          <w:p w:rsidR="00B10455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10455" w:rsidRPr="006A3371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B10455" w:rsidRPr="00DA145D" w:rsidRDefault="00B10455" w:rsidP="00961A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Însuşirea acţiunilor tactice individuale elementare,  specifice tirului cu arcul</w:t>
            </w:r>
          </w:p>
        </w:tc>
      </w:tr>
      <w:tr w:rsidR="00B10455" w:rsidRPr="00DA145D">
        <w:trPr>
          <w:trHeight w:val="436"/>
        </w:trPr>
        <w:tc>
          <w:tcPr>
            <w:tcW w:w="1834" w:type="dxa"/>
            <w:vAlign w:val="center"/>
          </w:tcPr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B10455" w:rsidRPr="00DA145D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B10455" w:rsidRPr="00DA145D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455" w:rsidRPr="00DA145D">
        <w:trPr>
          <w:trHeight w:val="1113"/>
        </w:trPr>
        <w:tc>
          <w:tcPr>
            <w:tcW w:w="1834" w:type="dxa"/>
            <w:vAlign w:val="center"/>
          </w:tcPr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10455" w:rsidRPr="00DA145D" w:rsidRDefault="00B10455" w:rsidP="00961A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B10455" w:rsidRPr="00DA145D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regulamentului simplificat de tragere, de comportament in poligon, a actiunilor permise si a celor strict interzise</w:t>
            </w:r>
          </w:p>
          <w:p w:rsidR="00B10455" w:rsidRPr="00DA145D" w:rsidRDefault="00B10455" w:rsidP="00961A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partilor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componente ale arcului si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iile lor</w:t>
            </w:r>
          </w:p>
        </w:tc>
        <w:tc>
          <w:tcPr>
            <w:tcW w:w="4666" w:type="dxa"/>
            <w:shd w:val="clear" w:color="auto" w:fill="92CDDC"/>
          </w:tcPr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10455" w:rsidRPr="00DA145D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10455" w:rsidRDefault="00B10455" w:rsidP="0092076E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395"/>
        <w:gridCol w:w="3402"/>
        <w:gridCol w:w="3224"/>
        <w:gridCol w:w="1714"/>
      </w:tblGrid>
      <w:tr w:rsidR="00B10455" w:rsidRPr="00520517">
        <w:trPr>
          <w:trHeight w:val="250"/>
        </w:trPr>
        <w:tc>
          <w:tcPr>
            <w:tcW w:w="14529" w:type="dxa"/>
            <w:gridSpan w:val="7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B10455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L1-4-7-10-13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961AA8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10455" w:rsidRDefault="00B10455" w:rsidP="00961AA8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985370" w:rsidRDefault="00B10455" w:rsidP="00961AA8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10455" w:rsidRDefault="00B10455" w:rsidP="00961AA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363F1E" w:rsidRDefault="00B10455" w:rsidP="00961AA8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10455" w:rsidRPr="00985370" w:rsidRDefault="00B10455" w:rsidP="00961AA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10455" w:rsidRPr="00520517" w:rsidRDefault="00B10455" w:rsidP="00961AA8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520517" w:rsidRDefault="00B10455" w:rsidP="00961AA8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Pr="00520517" w:rsidRDefault="00B10455" w:rsidP="00961AA8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B10455" w:rsidRPr="001036FB" w:rsidRDefault="00B10455" w:rsidP="00961AA8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B10455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B10455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flexiuni</w:t>
            </w:r>
          </w:p>
          <w:p w:rsidR="00B10455" w:rsidRPr="00520517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</w:tc>
      </w:tr>
      <w:tr w:rsidR="00B1045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2-5-8-11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961AA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Învăţarea si consolidarea elementelor tehnice de bază</w:t>
            </w:r>
          </w:p>
          <w:p w:rsidR="00B10455" w:rsidRPr="00520517" w:rsidRDefault="00B10455" w:rsidP="00961AA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Default="00B10455" w:rsidP="00961AA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10455" w:rsidRPr="00520517" w:rsidRDefault="00B10455" w:rsidP="00961AA8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10455" w:rsidRPr="00520517" w:rsidRDefault="00B10455" w:rsidP="00961AA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10455" w:rsidRPr="00520517" w:rsidRDefault="00B10455" w:rsidP="00961AA8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10455" w:rsidRPr="00520517" w:rsidRDefault="00B10455" w:rsidP="00961AA8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Pr="00520517" w:rsidRDefault="00B10455" w:rsidP="00961AA8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tehnicii de tragere prin exercitii cu arcul</w:t>
            </w: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Adaptarea pozi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efort specific tirului cu arcul</w:t>
            </w: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CE487E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in manerul arcului</w:t>
            </w:r>
          </w:p>
          <w:p w:rsidR="00B10455" w:rsidRPr="00CE487E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degetelor pe coarda</w:t>
            </w:r>
          </w:p>
          <w:p w:rsidR="00B10455" w:rsidRPr="00CE487E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Orientarea antebratului bratului de arc in fazele de ridicare si armare</w:t>
            </w:r>
          </w:p>
          <w:p w:rsidR="00B10455" w:rsidRPr="00CE487E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Ridicarea arcului cu umerii jos</w:t>
            </w:r>
          </w:p>
          <w:p w:rsidR="00B10455" w:rsidRPr="00CE487E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umerii jos si utilizarea muschilor spatelui</w:t>
            </w:r>
          </w:p>
          <w:p w:rsidR="00B10455" w:rsidRPr="00CE487E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de coarda la barbie si alinierea cotului cu linia sagetii</w:t>
            </w:r>
          </w:p>
          <w:p w:rsidR="00B10455" w:rsidRPr="00CE487E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antebratului in faza de fixare pentru a asigura un traseu liber corzii</w:t>
            </w:r>
          </w:p>
          <w:p w:rsidR="00B10455" w:rsidRPr="00CE487E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Invatarea eliberarii corzii</w:t>
            </w:r>
          </w:p>
          <w:p w:rsidR="00B10455" w:rsidRPr="00CE487E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urmarirea alinierii reperelor – tinta, ochitor, coarda</w:t>
            </w:r>
          </w:p>
          <w:p w:rsidR="00B10455" w:rsidRPr="00CE487E" w:rsidRDefault="00B10455" w:rsidP="00961AA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CE487E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081624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624">
              <w:rPr>
                <w:rFonts w:ascii="Times New Roman" w:hAnsi="Times New Roman" w:cs="Times New Roman"/>
                <w:sz w:val="20"/>
                <w:szCs w:val="20"/>
              </w:rPr>
              <w:t>Tragere la panou apropiat cu unghi ridicat</w:t>
            </w: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Tragere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 sportiv</w:t>
            </w:r>
          </w:p>
          <w:p w:rsidR="00B10455" w:rsidRPr="00520517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B10455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3-6-9-12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961AA8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10455" w:rsidRDefault="00B10455" w:rsidP="00961AA8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985370" w:rsidRDefault="00B10455" w:rsidP="00961AA8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10455" w:rsidRDefault="00B10455" w:rsidP="00961AA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363F1E" w:rsidRDefault="00B10455" w:rsidP="00961AA8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10455" w:rsidRPr="00985370" w:rsidRDefault="00B10455" w:rsidP="00961AA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10455" w:rsidRPr="00520517" w:rsidRDefault="00B10455" w:rsidP="00961AA8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Îmbunătăţirea deprinderilor motrice de bază/ utilitar-aplicative necesare practicării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disciplinei sportive</w:t>
            </w:r>
          </w:p>
          <w:p w:rsidR="00B10455" w:rsidRPr="00520517" w:rsidRDefault="00B10455" w:rsidP="00961AA8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10455" w:rsidRPr="00520517" w:rsidRDefault="00B10455" w:rsidP="00961AA8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B10455" w:rsidRPr="001036FB" w:rsidRDefault="00B10455" w:rsidP="00961AA8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10455" w:rsidRPr="00520517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B10455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B10455" w:rsidRPr="001036FB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B10455" w:rsidRDefault="00B10455" w:rsidP="00961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flexiuni</w:t>
            </w:r>
          </w:p>
          <w:p w:rsidR="00B10455" w:rsidRDefault="00B10455" w:rsidP="00961AA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Streching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10455" w:rsidRDefault="00B10455" w:rsidP="00961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10455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961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B10455" w:rsidRPr="00520517">
        <w:trPr>
          <w:trHeight w:val="558"/>
        </w:trPr>
        <w:tc>
          <w:tcPr>
            <w:tcW w:w="1101" w:type="dxa"/>
            <w:tcBorders>
              <w:right w:val="single" w:sz="4" w:space="0" w:color="auto"/>
            </w:tcBorders>
          </w:tcPr>
          <w:p w:rsidR="00B10455" w:rsidRDefault="00B10455" w:rsidP="001B3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14-15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Pr="00520517" w:rsidRDefault="00B10455" w:rsidP="001B38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10455" w:rsidRDefault="00B10455" w:rsidP="001B38A5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B10455" w:rsidRPr="00520517" w:rsidRDefault="00B10455" w:rsidP="001B38A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520517" w:rsidRDefault="00B10455" w:rsidP="001B38A5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10455" w:rsidRDefault="00B10455" w:rsidP="001B38A5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Aplicarea, în întreceri şi concursuri sportive, a potenţialului motric şi tehnico-tactic dobândit</w:t>
            </w:r>
          </w:p>
          <w:p w:rsidR="00B10455" w:rsidRPr="004F2AD8" w:rsidRDefault="00B10455" w:rsidP="001B38A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10455" w:rsidRPr="004F2AD8" w:rsidRDefault="00B10455" w:rsidP="001B38A5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B10455" w:rsidRPr="004F2AD8" w:rsidRDefault="00B10455" w:rsidP="001B38A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B10455" w:rsidRPr="004E5448" w:rsidRDefault="00B10455" w:rsidP="00364C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10455" w:rsidRDefault="00B10455" w:rsidP="00364C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B10455" w:rsidRPr="001C427B" w:rsidRDefault="00B10455" w:rsidP="00364C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B10455" w:rsidRPr="001C427B" w:rsidRDefault="00B10455" w:rsidP="001B38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10455" w:rsidRDefault="00B10455" w:rsidP="001B3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455" w:rsidRPr="00520517" w:rsidRDefault="00B10455" w:rsidP="001B3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B10455" w:rsidRPr="00520517" w:rsidRDefault="00B10455" w:rsidP="001B3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B3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B3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B10455" w:rsidRDefault="00B10455" w:rsidP="001B38A5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B10455" w:rsidRDefault="00B10455" w:rsidP="001B38A5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B10455" w:rsidRDefault="00B10455" w:rsidP="001B38A5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B10455" w:rsidRDefault="00B10455" w:rsidP="001B38A5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B10455" w:rsidRDefault="00B10455" w:rsidP="001B38A5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</w:t>
            </w:r>
          </w:p>
          <w:p w:rsidR="00B10455" w:rsidRDefault="00B10455" w:rsidP="001B3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1B3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10455" w:rsidRPr="00520517" w:rsidRDefault="00B10455" w:rsidP="001B3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10455" w:rsidRPr="00520517" w:rsidRDefault="00B10455" w:rsidP="001B3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1B3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1B3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B3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B3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Pr="00520517" w:rsidRDefault="00B10455" w:rsidP="001B3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455" w:rsidRDefault="00B10455" w:rsidP="001B3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10455" w:rsidRDefault="00B10455" w:rsidP="001B3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10455" w:rsidRDefault="00B10455" w:rsidP="001B3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10455" w:rsidRDefault="00B10455" w:rsidP="001B3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10455" w:rsidRPr="00520517" w:rsidRDefault="00B10455" w:rsidP="001B3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B10455" w:rsidRPr="00520517" w:rsidRDefault="00B10455" w:rsidP="006C26F4">
      <w:pPr>
        <w:tabs>
          <w:tab w:val="left" w:pos="4388"/>
        </w:tabs>
        <w:rPr>
          <w:rFonts w:ascii="Times New Roman" w:hAnsi="Times New Roman" w:cs="Times New Roman"/>
          <w:sz w:val="20"/>
          <w:szCs w:val="20"/>
        </w:rPr>
      </w:pPr>
    </w:p>
    <w:sectPr w:rsidR="00B10455" w:rsidRPr="00520517" w:rsidSect="00710FBC">
      <w:footerReference w:type="default" r:id="rId7"/>
      <w:pgSz w:w="16838" w:h="11906" w:orient="landscape"/>
      <w:pgMar w:top="709" w:right="993" w:bottom="56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455" w:rsidRDefault="00B10455" w:rsidP="002A69F1">
      <w:pPr>
        <w:spacing w:after="0" w:line="240" w:lineRule="auto"/>
      </w:pPr>
      <w:r>
        <w:separator/>
      </w:r>
    </w:p>
  </w:endnote>
  <w:endnote w:type="continuationSeparator" w:id="1">
    <w:p w:rsidR="00B10455" w:rsidRDefault="00B10455" w:rsidP="002A6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455" w:rsidRDefault="00B10455">
    <w:pPr>
      <w:pStyle w:val="Footer"/>
      <w:jc w:val="right"/>
    </w:pPr>
    <w:fldSimple w:instr=" PAGE   \* MERGEFORMAT ">
      <w:r>
        <w:rPr>
          <w:noProof/>
        </w:rPr>
        <w:t>53</w:t>
      </w:r>
    </w:fldSimple>
  </w:p>
  <w:p w:rsidR="00B10455" w:rsidRDefault="00B104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455" w:rsidRDefault="00B10455" w:rsidP="002A69F1">
      <w:pPr>
        <w:spacing w:after="0" w:line="240" w:lineRule="auto"/>
      </w:pPr>
      <w:r>
        <w:separator/>
      </w:r>
    </w:p>
  </w:footnote>
  <w:footnote w:type="continuationSeparator" w:id="1">
    <w:p w:rsidR="00B10455" w:rsidRDefault="00B10455" w:rsidP="002A69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29DE"/>
    <w:multiLevelType w:val="hybridMultilevel"/>
    <w:tmpl w:val="D7ECF39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8205196"/>
    <w:multiLevelType w:val="hybridMultilevel"/>
    <w:tmpl w:val="256E6398"/>
    <w:lvl w:ilvl="0" w:tplc="B9BE2392">
      <w:start w:val="1"/>
      <w:numFmt w:val="decimalZero"/>
      <w:lvlText w:val="%1."/>
      <w:lvlJc w:val="left"/>
      <w:pPr>
        <w:ind w:left="1110" w:hanging="405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AD52E57"/>
    <w:multiLevelType w:val="hybridMultilevel"/>
    <w:tmpl w:val="166C765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CFD04AB"/>
    <w:multiLevelType w:val="hybridMultilevel"/>
    <w:tmpl w:val="786E899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3590466"/>
    <w:multiLevelType w:val="hybridMultilevel"/>
    <w:tmpl w:val="D488241A"/>
    <w:lvl w:ilvl="0" w:tplc="801639B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D073BD7"/>
    <w:multiLevelType w:val="hybridMultilevel"/>
    <w:tmpl w:val="DC009EB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E985E1F"/>
    <w:multiLevelType w:val="hybridMultilevel"/>
    <w:tmpl w:val="27EAA9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F2D3698"/>
    <w:multiLevelType w:val="hybridMultilevel"/>
    <w:tmpl w:val="3BA80C50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D14C80"/>
    <w:multiLevelType w:val="hybridMultilevel"/>
    <w:tmpl w:val="11EC07F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4CA0BEF"/>
    <w:multiLevelType w:val="hybridMultilevel"/>
    <w:tmpl w:val="E86065C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A9D0D4F"/>
    <w:multiLevelType w:val="hybridMultilevel"/>
    <w:tmpl w:val="7D84AC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E1E664C"/>
    <w:multiLevelType w:val="hybridMultilevel"/>
    <w:tmpl w:val="B7F6E62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2">
    <w:nsid w:val="32BA4593"/>
    <w:multiLevelType w:val="singleLevel"/>
    <w:tmpl w:val="60728B50"/>
    <w:lvl w:ilvl="0">
      <w:start w:val="1"/>
      <w:numFmt w:val="bullet"/>
      <w:pStyle w:val="Par-IV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cs="Symbol" w:hint="default"/>
        <w:color w:val="auto"/>
      </w:rPr>
    </w:lvl>
  </w:abstractNum>
  <w:abstractNum w:abstractNumId="13">
    <w:nsid w:val="36657BD4"/>
    <w:multiLevelType w:val="hybridMultilevel"/>
    <w:tmpl w:val="7CD6996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8A41E91"/>
    <w:multiLevelType w:val="hybridMultilevel"/>
    <w:tmpl w:val="17046A7E"/>
    <w:lvl w:ilvl="0" w:tplc="E594EA56">
      <w:start w:val="1"/>
      <w:numFmt w:val="bullet"/>
      <w:pStyle w:val="Text-continuturi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>
    <w:nsid w:val="3D3130BE"/>
    <w:multiLevelType w:val="multilevel"/>
    <w:tmpl w:val="0CD219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6">
    <w:nsid w:val="3F5B5688"/>
    <w:multiLevelType w:val="hybridMultilevel"/>
    <w:tmpl w:val="98A44DA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>
    <w:nsid w:val="431C525F"/>
    <w:multiLevelType w:val="hybridMultilevel"/>
    <w:tmpl w:val="D35A9EC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>
    <w:nsid w:val="49D37044"/>
    <w:multiLevelType w:val="hybridMultilevel"/>
    <w:tmpl w:val="737E49E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32C108F"/>
    <w:multiLevelType w:val="hybridMultilevel"/>
    <w:tmpl w:val="D4FA24A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79A6C20"/>
    <w:multiLevelType w:val="hybridMultilevel"/>
    <w:tmpl w:val="813EB4B6"/>
    <w:lvl w:ilvl="0" w:tplc="47D88E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A67396"/>
    <w:multiLevelType w:val="hybridMultilevel"/>
    <w:tmpl w:val="8562894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2">
    <w:nsid w:val="5E6E7C26"/>
    <w:multiLevelType w:val="hybridMultilevel"/>
    <w:tmpl w:val="1C2E7A9A"/>
    <w:lvl w:ilvl="0" w:tplc="FB58F2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A370323"/>
    <w:multiLevelType w:val="multilevel"/>
    <w:tmpl w:val="0380B9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24">
    <w:nsid w:val="6BEC1A5A"/>
    <w:multiLevelType w:val="hybridMultilevel"/>
    <w:tmpl w:val="7FBCB38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>
    <w:nsid w:val="6F624DE8"/>
    <w:multiLevelType w:val="hybridMultilevel"/>
    <w:tmpl w:val="205A79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766D77F3"/>
    <w:multiLevelType w:val="multilevel"/>
    <w:tmpl w:val="F6584F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27">
    <w:nsid w:val="78692FD7"/>
    <w:multiLevelType w:val="hybridMultilevel"/>
    <w:tmpl w:val="7AF473FC"/>
    <w:lvl w:ilvl="0" w:tplc="801639B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884375F"/>
    <w:multiLevelType w:val="hybridMultilevel"/>
    <w:tmpl w:val="F8E0581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9">
    <w:nsid w:val="799402A1"/>
    <w:multiLevelType w:val="multilevel"/>
    <w:tmpl w:val="2A3E00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>
    <w:nsid w:val="7B2171B7"/>
    <w:multiLevelType w:val="hybridMultilevel"/>
    <w:tmpl w:val="14B826A6"/>
    <w:lvl w:ilvl="0" w:tplc="34B202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1">
    <w:nsid w:val="7C772E5C"/>
    <w:multiLevelType w:val="hybridMultilevel"/>
    <w:tmpl w:val="9AECBA5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CB02F23"/>
    <w:multiLevelType w:val="hybridMultilevel"/>
    <w:tmpl w:val="1B723F0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3">
    <w:nsid w:val="7CC26B71"/>
    <w:multiLevelType w:val="hybridMultilevel"/>
    <w:tmpl w:val="DB4EFDCE"/>
    <w:lvl w:ilvl="0" w:tplc="AABA512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FD72491"/>
    <w:multiLevelType w:val="singleLevel"/>
    <w:tmpl w:val="FAE602A4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cs="Symbol" w:hint="default"/>
      </w:rPr>
    </w:lvl>
  </w:abstractNum>
  <w:num w:numId="1">
    <w:abstractNumId w:val="27"/>
  </w:num>
  <w:num w:numId="2">
    <w:abstractNumId w:val="1"/>
  </w:num>
  <w:num w:numId="3">
    <w:abstractNumId w:val="22"/>
  </w:num>
  <w:num w:numId="4">
    <w:abstractNumId w:val="6"/>
  </w:num>
  <w:num w:numId="5">
    <w:abstractNumId w:val="14"/>
  </w:num>
  <w:num w:numId="6">
    <w:abstractNumId w:val="30"/>
  </w:num>
  <w:num w:numId="7">
    <w:abstractNumId w:val="21"/>
  </w:num>
  <w:num w:numId="8">
    <w:abstractNumId w:val="24"/>
  </w:num>
  <w:num w:numId="9">
    <w:abstractNumId w:val="13"/>
  </w:num>
  <w:num w:numId="10">
    <w:abstractNumId w:val="9"/>
  </w:num>
  <w:num w:numId="11">
    <w:abstractNumId w:val="8"/>
  </w:num>
  <w:num w:numId="12">
    <w:abstractNumId w:val="5"/>
  </w:num>
  <w:num w:numId="13">
    <w:abstractNumId w:val="18"/>
  </w:num>
  <w:num w:numId="14">
    <w:abstractNumId w:val="2"/>
  </w:num>
  <w:num w:numId="15">
    <w:abstractNumId w:val="32"/>
  </w:num>
  <w:num w:numId="16">
    <w:abstractNumId w:val="31"/>
  </w:num>
  <w:num w:numId="17">
    <w:abstractNumId w:val="0"/>
  </w:num>
  <w:num w:numId="18">
    <w:abstractNumId w:val="28"/>
  </w:num>
  <w:num w:numId="19">
    <w:abstractNumId w:val="19"/>
  </w:num>
  <w:num w:numId="20">
    <w:abstractNumId w:val="34"/>
  </w:num>
  <w:num w:numId="21">
    <w:abstractNumId w:val="12"/>
  </w:num>
  <w:num w:numId="22">
    <w:abstractNumId w:val="3"/>
  </w:num>
  <w:num w:numId="23">
    <w:abstractNumId w:val="11"/>
  </w:num>
  <w:num w:numId="24">
    <w:abstractNumId w:val="17"/>
  </w:num>
  <w:num w:numId="25">
    <w:abstractNumId w:val="16"/>
  </w:num>
  <w:num w:numId="26">
    <w:abstractNumId w:val="20"/>
  </w:num>
  <w:num w:numId="27">
    <w:abstractNumId w:val="15"/>
  </w:num>
  <w:num w:numId="28">
    <w:abstractNumId w:val="23"/>
  </w:num>
  <w:num w:numId="29">
    <w:abstractNumId w:val="29"/>
  </w:num>
  <w:num w:numId="30">
    <w:abstractNumId w:val="26"/>
  </w:num>
  <w:num w:numId="31">
    <w:abstractNumId w:val="10"/>
  </w:num>
  <w:num w:numId="32">
    <w:abstractNumId w:val="25"/>
  </w:num>
  <w:num w:numId="33">
    <w:abstractNumId w:val="4"/>
  </w:num>
  <w:num w:numId="34">
    <w:abstractNumId w:val="7"/>
  </w:num>
  <w:num w:numId="3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6731"/>
    <w:rsid w:val="00044D08"/>
    <w:rsid w:val="00064B46"/>
    <w:rsid w:val="00071C84"/>
    <w:rsid w:val="00077F60"/>
    <w:rsid w:val="00081624"/>
    <w:rsid w:val="000C125A"/>
    <w:rsid w:val="000C5C15"/>
    <w:rsid w:val="000E6492"/>
    <w:rsid w:val="000E7A9C"/>
    <w:rsid w:val="001036FB"/>
    <w:rsid w:val="001176C5"/>
    <w:rsid w:val="001269B9"/>
    <w:rsid w:val="001664DB"/>
    <w:rsid w:val="00191812"/>
    <w:rsid w:val="001A4190"/>
    <w:rsid w:val="001B38A5"/>
    <w:rsid w:val="001C427B"/>
    <w:rsid w:val="001D7A73"/>
    <w:rsid w:val="00203300"/>
    <w:rsid w:val="002066AE"/>
    <w:rsid w:val="00214006"/>
    <w:rsid w:val="00221FA2"/>
    <w:rsid w:val="002421DB"/>
    <w:rsid w:val="002451DD"/>
    <w:rsid w:val="0025755F"/>
    <w:rsid w:val="00257796"/>
    <w:rsid w:val="00257BA1"/>
    <w:rsid w:val="00272EC3"/>
    <w:rsid w:val="00273658"/>
    <w:rsid w:val="00274517"/>
    <w:rsid w:val="00276392"/>
    <w:rsid w:val="00284F5C"/>
    <w:rsid w:val="002911CB"/>
    <w:rsid w:val="00293C3B"/>
    <w:rsid w:val="002A69F1"/>
    <w:rsid w:val="002B65EC"/>
    <w:rsid w:val="002D183B"/>
    <w:rsid w:val="002D4024"/>
    <w:rsid w:val="002D60D4"/>
    <w:rsid w:val="002E52AC"/>
    <w:rsid w:val="00307004"/>
    <w:rsid w:val="00316ABF"/>
    <w:rsid w:val="00324188"/>
    <w:rsid w:val="0032438D"/>
    <w:rsid w:val="00330872"/>
    <w:rsid w:val="00332121"/>
    <w:rsid w:val="00337D79"/>
    <w:rsid w:val="00360CEC"/>
    <w:rsid w:val="00363F1E"/>
    <w:rsid w:val="00364C4C"/>
    <w:rsid w:val="00383511"/>
    <w:rsid w:val="00393B82"/>
    <w:rsid w:val="0039743E"/>
    <w:rsid w:val="003A5CC9"/>
    <w:rsid w:val="003B4EDA"/>
    <w:rsid w:val="003C2808"/>
    <w:rsid w:val="00412F91"/>
    <w:rsid w:val="00431AFE"/>
    <w:rsid w:val="00432536"/>
    <w:rsid w:val="00460D15"/>
    <w:rsid w:val="00462DB0"/>
    <w:rsid w:val="0046628F"/>
    <w:rsid w:val="0048580F"/>
    <w:rsid w:val="004A7DDD"/>
    <w:rsid w:val="004C5DC8"/>
    <w:rsid w:val="004C5EED"/>
    <w:rsid w:val="004E5448"/>
    <w:rsid w:val="004F17EE"/>
    <w:rsid w:val="004F23A7"/>
    <w:rsid w:val="004F2AD8"/>
    <w:rsid w:val="004F4F4A"/>
    <w:rsid w:val="004F7F85"/>
    <w:rsid w:val="005033B1"/>
    <w:rsid w:val="005059A5"/>
    <w:rsid w:val="00520517"/>
    <w:rsid w:val="00520C8C"/>
    <w:rsid w:val="0052378A"/>
    <w:rsid w:val="00540D63"/>
    <w:rsid w:val="00543D6B"/>
    <w:rsid w:val="00557563"/>
    <w:rsid w:val="0056482F"/>
    <w:rsid w:val="00584D02"/>
    <w:rsid w:val="00586EE5"/>
    <w:rsid w:val="00587B93"/>
    <w:rsid w:val="005A3D1C"/>
    <w:rsid w:val="005A63AF"/>
    <w:rsid w:val="005B0C2A"/>
    <w:rsid w:val="005C412E"/>
    <w:rsid w:val="005C67E2"/>
    <w:rsid w:val="005D3FCC"/>
    <w:rsid w:val="005D6741"/>
    <w:rsid w:val="005E654B"/>
    <w:rsid w:val="005F0156"/>
    <w:rsid w:val="005F2DA2"/>
    <w:rsid w:val="005F312A"/>
    <w:rsid w:val="00602FE1"/>
    <w:rsid w:val="00627402"/>
    <w:rsid w:val="00643BB2"/>
    <w:rsid w:val="00645A69"/>
    <w:rsid w:val="00651D2E"/>
    <w:rsid w:val="00662882"/>
    <w:rsid w:val="00693158"/>
    <w:rsid w:val="006A3371"/>
    <w:rsid w:val="006B4CE5"/>
    <w:rsid w:val="006C26F4"/>
    <w:rsid w:val="006C2B42"/>
    <w:rsid w:val="006C5E50"/>
    <w:rsid w:val="006C7916"/>
    <w:rsid w:val="006D3AF1"/>
    <w:rsid w:val="006E0B6E"/>
    <w:rsid w:val="006F46CC"/>
    <w:rsid w:val="006F7A91"/>
    <w:rsid w:val="00700817"/>
    <w:rsid w:val="00710FBC"/>
    <w:rsid w:val="00726731"/>
    <w:rsid w:val="00755451"/>
    <w:rsid w:val="007561CD"/>
    <w:rsid w:val="00764B21"/>
    <w:rsid w:val="007722C2"/>
    <w:rsid w:val="0078083A"/>
    <w:rsid w:val="00786CFA"/>
    <w:rsid w:val="007C0F14"/>
    <w:rsid w:val="007C138F"/>
    <w:rsid w:val="007E29D8"/>
    <w:rsid w:val="00805D60"/>
    <w:rsid w:val="00807ADF"/>
    <w:rsid w:val="00832EA4"/>
    <w:rsid w:val="00841A79"/>
    <w:rsid w:val="0085583F"/>
    <w:rsid w:val="008574E0"/>
    <w:rsid w:val="00857EDC"/>
    <w:rsid w:val="00885350"/>
    <w:rsid w:val="00896A0E"/>
    <w:rsid w:val="008B579F"/>
    <w:rsid w:val="008C6F28"/>
    <w:rsid w:val="008E21D1"/>
    <w:rsid w:val="008E3F42"/>
    <w:rsid w:val="008E5761"/>
    <w:rsid w:val="00903421"/>
    <w:rsid w:val="0091386C"/>
    <w:rsid w:val="0092076E"/>
    <w:rsid w:val="0093685B"/>
    <w:rsid w:val="009379AB"/>
    <w:rsid w:val="009467B8"/>
    <w:rsid w:val="00961AA8"/>
    <w:rsid w:val="00977379"/>
    <w:rsid w:val="00985370"/>
    <w:rsid w:val="00986D39"/>
    <w:rsid w:val="009A1B6F"/>
    <w:rsid w:val="009B1B92"/>
    <w:rsid w:val="009C0862"/>
    <w:rsid w:val="009D132F"/>
    <w:rsid w:val="009E4FAE"/>
    <w:rsid w:val="009E594A"/>
    <w:rsid w:val="00A236CA"/>
    <w:rsid w:val="00A40516"/>
    <w:rsid w:val="00A4756C"/>
    <w:rsid w:val="00A63304"/>
    <w:rsid w:val="00A7742F"/>
    <w:rsid w:val="00A85991"/>
    <w:rsid w:val="00AC1DBF"/>
    <w:rsid w:val="00B10455"/>
    <w:rsid w:val="00B275B0"/>
    <w:rsid w:val="00B5213E"/>
    <w:rsid w:val="00B57FC8"/>
    <w:rsid w:val="00B71188"/>
    <w:rsid w:val="00B77D25"/>
    <w:rsid w:val="00B86144"/>
    <w:rsid w:val="00B864B1"/>
    <w:rsid w:val="00BB2D90"/>
    <w:rsid w:val="00BB4AEF"/>
    <w:rsid w:val="00BB658C"/>
    <w:rsid w:val="00BD23DF"/>
    <w:rsid w:val="00BD2E4B"/>
    <w:rsid w:val="00BD39DE"/>
    <w:rsid w:val="00BF06C4"/>
    <w:rsid w:val="00C13D74"/>
    <w:rsid w:val="00C145A4"/>
    <w:rsid w:val="00C22324"/>
    <w:rsid w:val="00C25591"/>
    <w:rsid w:val="00C30DA8"/>
    <w:rsid w:val="00C363E8"/>
    <w:rsid w:val="00C47968"/>
    <w:rsid w:val="00C53DFB"/>
    <w:rsid w:val="00C63C61"/>
    <w:rsid w:val="00C64FAA"/>
    <w:rsid w:val="00C8457F"/>
    <w:rsid w:val="00C84AE0"/>
    <w:rsid w:val="00C912E6"/>
    <w:rsid w:val="00C9492B"/>
    <w:rsid w:val="00CB3797"/>
    <w:rsid w:val="00CC1190"/>
    <w:rsid w:val="00CC12E0"/>
    <w:rsid w:val="00CD7AEE"/>
    <w:rsid w:val="00CE487E"/>
    <w:rsid w:val="00CE749F"/>
    <w:rsid w:val="00D02D0B"/>
    <w:rsid w:val="00D05BB7"/>
    <w:rsid w:val="00D15930"/>
    <w:rsid w:val="00D20367"/>
    <w:rsid w:val="00D25429"/>
    <w:rsid w:val="00D537AA"/>
    <w:rsid w:val="00D76FEE"/>
    <w:rsid w:val="00D80F24"/>
    <w:rsid w:val="00D94BA9"/>
    <w:rsid w:val="00DA145D"/>
    <w:rsid w:val="00DB2FCB"/>
    <w:rsid w:val="00DB444C"/>
    <w:rsid w:val="00DC435D"/>
    <w:rsid w:val="00DE50EB"/>
    <w:rsid w:val="00E0454E"/>
    <w:rsid w:val="00E443DB"/>
    <w:rsid w:val="00E73C69"/>
    <w:rsid w:val="00EA6E97"/>
    <w:rsid w:val="00EB3FDA"/>
    <w:rsid w:val="00EC43A0"/>
    <w:rsid w:val="00ED4D4E"/>
    <w:rsid w:val="00ED6749"/>
    <w:rsid w:val="00EF0A89"/>
    <w:rsid w:val="00F032E6"/>
    <w:rsid w:val="00F33F40"/>
    <w:rsid w:val="00F42061"/>
    <w:rsid w:val="00F47C71"/>
    <w:rsid w:val="00F573EB"/>
    <w:rsid w:val="00F57A19"/>
    <w:rsid w:val="00F7364E"/>
    <w:rsid w:val="00F81D2A"/>
    <w:rsid w:val="00F8587E"/>
    <w:rsid w:val="00F86E15"/>
    <w:rsid w:val="00F86F20"/>
    <w:rsid w:val="00FA520D"/>
    <w:rsid w:val="00FC01C9"/>
    <w:rsid w:val="00FC56C2"/>
    <w:rsid w:val="00FD054E"/>
    <w:rsid w:val="00FF176D"/>
    <w:rsid w:val="00FF3AC4"/>
    <w:rsid w:val="00FF4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0E"/>
    <w:pPr>
      <w:spacing w:after="200" w:line="276" w:lineRule="auto"/>
    </w:pPr>
    <w:rPr>
      <w:rFonts w:cs="Calibri"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A4190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Caracter Caracter Caracter,Caracter Caracter Caracter Caracter Caracter Caracter"/>
    <w:basedOn w:val="Normal"/>
    <w:link w:val="HeaderChar"/>
    <w:uiPriority w:val="99"/>
    <w:semiHidden/>
    <w:rsid w:val="002A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aracter Caracter Caracter Char,Caracter Caracter Caracter Caracter Caracter Caracter Char"/>
    <w:basedOn w:val="DefaultParagraphFont"/>
    <w:link w:val="Header"/>
    <w:uiPriority w:val="99"/>
    <w:semiHidden/>
    <w:locked/>
    <w:rsid w:val="002A69F1"/>
  </w:style>
  <w:style w:type="paragraph" w:styleId="Footer">
    <w:name w:val="footer"/>
    <w:basedOn w:val="Normal"/>
    <w:link w:val="FooterChar"/>
    <w:uiPriority w:val="99"/>
    <w:rsid w:val="002A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A69F1"/>
  </w:style>
  <w:style w:type="paragraph" w:styleId="ListParagraph">
    <w:name w:val="List Paragraph"/>
    <w:basedOn w:val="Normal"/>
    <w:uiPriority w:val="99"/>
    <w:qFormat/>
    <w:rsid w:val="00383511"/>
    <w:pPr>
      <w:ind w:left="720"/>
    </w:pPr>
  </w:style>
  <w:style w:type="paragraph" w:customStyle="1" w:styleId="LasfarsitulPeparcursul">
    <w:name w:val="La sfarsitul .... Pe parcursul"/>
    <w:basedOn w:val="Normal"/>
    <w:uiPriority w:val="99"/>
    <w:rsid w:val="005D6741"/>
    <w:pPr>
      <w:widowControl w:val="0"/>
      <w:spacing w:after="0" w:line="240" w:lineRule="auto"/>
    </w:pPr>
    <w:rPr>
      <w:rFonts w:cs="Times New Roman"/>
      <w:i/>
      <w:iCs/>
      <w:lang w:val="en-GB"/>
    </w:rPr>
  </w:style>
  <w:style w:type="character" w:customStyle="1" w:styleId="CaracterCaracterCaracterCaracter1">
    <w:name w:val="Caracter Caracter Caracter Caracter1"/>
    <w:aliases w:val="Caracter Caracter Caracter Caracter Caracter Caracter Caracter Caracter"/>
    <w:basedOn w:val="DefaultParagraphFont"/>
    <w:uiPriority w:val="99"/>
    <w:semiHidden/>
    <w:rsid w:val="00FF4514"/>
  </w:style>
  <w:style w:type="paragraph" w:customStyle="1" w:styleId="Ariacurriculara">
    <w:name w:val="Aria curriculara"/>
    <w:basedOn w:val="Normal"/>
    <w:uiPriority w:val="99"/>
    <w:rsid w:val="00520517"/>
    <w:pPr>
      <w:widowControl w:val="0"/>
      <w:spacing w:before="5040" w:after="0" w:line="240" w:lineRule="auto"/>
      <w:jc w:val="center"/>
    </w:pPr>
    <w:rPr>
      <w:rFonts w:cs="Times New Roman"/>
      <w:b/>
      <w:bCs/>
      <w:sz w:val="44"/>
      <w:szCs w:val="44"/>
      <w:lang w:val="en-GB"/>
    </w:rPr>
  </w:style>
  <w:style w:type="paragraph" w:customStyle="1" w:styleId="Text-continuturibullets">
    <w:name w:val="Text - continuturi bullets"/>
    <w:basedOn w:val="Normal"/>
    <w:uiPriority w:val="99"/>
    <w:rsid w:val="00520517"/>
    <w:pPr>
      <w:widowControl w:val="0"/>
      <w:numPr>
        <w:numId w:val="5"/>
      </w:numPr>
      <w:tabs>
        <w:tab w:val="left" w:pos="284"/>
        <w:tab w:val="left" w:pos="851"/>
      </w:tabs>
      <w:spacing w:after="0" w:line="240" w:lineRule="auto"/>
      <w:ind w:left="851" w:hanging="284"/>
      <w:jc w:val="both"/>
    </w:pPr>
    <w:rPr>
      <w:rFonts w:cs="Times New Roman"/>
      <w:lang w:val="en-GB"/>
    </w:rPr>
  </w:style>
  <w:style w:type="paragraph" w:customStyle="1" w:styleId="Par-IV">
    <w:name w:val="Par - IV"/>
    <w:uiPriority w:val="99"/>
    <w:rsid w:val="00520517"/>
    <w:pPr>
      <w:numPr>
        <w:numId w:val="21"/>
      </w:numPr>
      <w:tabs>
        <w:tab w:val="clear" w:pos="927"/>
      </w:tabs>
      <w:ind w:left="0" w:firstLine="0"/>
    </w:pPr>
    <w:rPr>
      <w:i/>
      <w:iCs/>
      <w:noProof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821</TotalTime>
  <Pages>53</Pages>
  <Words>13909</Words>
  <Characters>-32766</Characters>
  <Application>Microsoft Office Outlook</Application>
  <DocSecurity>0</DocSecurity>
  <Lines>0</Lines>
  <Paragraphs>0</Paragraphs>
  <ScaleCrop>false</ScaleCrop>
  <Company>ISJ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alin.paunescu</dc:creator>
  <cp:keywords/>
  <dc:description/>
  <cp:lastModifiedBy>ISJ</cp:lastModifiedBy>
  <cp:revision>92</cp:revision>
  <cp:lastPrinted>2011-01-14T14:18:00Z</cp:lastPrinted>
  <dcterms:created xsi:type="dcterms:W3CDTF">2011-01-09T08:38:00Z</dcterms:created>
  <dcterms:modified xsi:type="dcterms:W3CDTF">2011-03-07T12:09:00Z</dcterms:modified>
</cp:coreProperties>
</file>